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0" w:type="auto"/>
        <w:tblInd w:w="-106" w:type="dxa"/>
        <w:tblBorders>
          <w:insideH w:val="single" w:sz="4" w:space="0" w:color="auto"/>
        </w:tblBorders>
        <w:tblLook w:val="00A0"/>
      </w:tblPr>
      <w:tblGrid>
        <w:gridCol w:w="6739"/>
        <w:gridCol w:w="6739"/>
      </w:tblGrid>
      <w:tr w:rsidR="00A46E41" w:rsidRPr="007709B9">
        <w:tc>
          <w:tcPr>
            <w:tcW w:w="6739" w:type="dxa"/>
          </w:tcPr>
          <w:p w:rsidR="00A46E41" w:rsidRPr="00323271" w:rsidRDefault="00A46E41" w:rsidP="00666FC2">
            <w:pPr>
              <w:tabs>
                <w:tab w:val="num" w:pos="720"/>
              </w:tabs>
              <w:bidi/>
              <w:ind w:left="-90" w:firstLine="90"/>
              <w:jc w:val="center"/>
              <w:rPr>
                <w:rFonts w:ascii="Simplified Arabic" w:hAnsi="Simplified Arabic" w:cs="Simplified Arabic"/>
                <w:b/>
                <w:caps/>
                <w:sz w:val="56"/>
                <w:u w:val="single"/>
                <w:lang w:bidi="ar-EG"/>
              </w:rPr>
            </w:pPr>
            <w:r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20.1pt;margin-top:373.05pt;width:295.2pt;height:0;flip:x;z-index:251662336" o:connectortype="straight"/>
              </w:pict>
            </w:r>
            <w:r>
              <w:rPr>
                <w:rFonts w:ascii="Simplified Arabic" w:hAnsi="Simplified Arabic" w:cs="Simplified Arabic" w:hint="eastAsia"/>
                <w:noProof/>
                <w:rtl/>
                <w:lang w:bidi="ar-EG"/>
              </w:rPr>
              <w:t>الوحدة</w:t>
            </w:r>
            <w:r>
              <w:rPr>
                <w:rFonts w:ascii="Simplified Arabic" w:hAnsi="Simplified Arabic" w:cs="Simplified Arabic"/>
                <w:noProof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noProof/>
                <w:rtl/>
                <w:lang w:bidi="ar-EG"/>
              </w:rPr>
              <w:t>الرابعة</w:t>
            </w:r>
            <w:r>
              <w:rPr>
                <w:rFonts w:ascii="Simplified Arabic" w:hAnsi="Simplified Arabic" w:cs="Simplified Arabic"/>
                <w:noProof/>
                <w:rtl/>
                <w:lang w:bidi="ar-EG"/>
              </w:rPr>
              <w:t xml:space="preserve"> – </w:t>
            </w:r>
            <w:r>
              <w:rPr>
                <w:rFonts w:ascii="Simplified Arabic" w:hAnsi="Simplified Arabic" w:cs="Simplified Arabic" w:hint="eastAsia"/>
                <w:noProof/>
                <w:rtl/>
                <w:lang w:bidi="ar-EG"/>
              </w:rPr>
              <w:t>درس</w:t>
            </w:r>
            <w:r>
              <w:rPr>
                <w:rFonts w:ascii="Simplified Arabic" w:hAnsi="Simplified Arabic" w:cs="Simplified Arabic"/>
                <w:noProof/>
                <w:rtl/>
                <w:lang w:bidi="ar-EG"/>
              </w:rPr>
              <w:t xml:space="preserve"> 19: </w:t>
            </w:r>
            <w:r>
              <w:rPr>
                <w:rFonts w:ascii="Simplified Arabic" w:hAnsi="Simplified Arabic" w:cs="Simplified Arabic" w:hint="eastAsia"/>
                <w:noProof/>
                <w:rtl/>
                <w:lang w:bidi="ar-EG"/>
              </w:rPr>
              <w:t>إله</w:t>
            </w:r>
            <w:r>
              <w:rPr>
                <w:rFonts w:ascii="Simplified Arabic" w:hAnsi="Simplified Arabic" w:cs="Simplified Arabic"/>
                <w:noProof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noProof/>
                <w:rtl/>
                <w:lang w:bidi="ar-EG"/>
              </w:rPr>
              <w:t>العجائب</w:t>
            </w:r>
          </w:p>
          <w:p w:rsidR="00A46E41" w:rsidRPr="007709B9" w:rsidRDefault="00A46E41" w:rsidP="00323271">
            <w:pPr>
              <w:bidi/>
              <w:spacing w:before="120"/>
              <w:jc w:val="center"/>
              <w:rPr>
                <w:rFonts w:cs="Andalus"/>
                <w:b/>
                <w:bCs/>
                <w:sz w:val="36"/>
                <w:szCs w:val="40"/>
                <w:u w:val="single"/>
                <w:rtl/>
                <w:lang w:bidi="ar-EG"/>
              </w:rPr>
            </w:pPr>
            <w:r>
              <w:rPr>
                <w:rFonts w:cs="Andalus"/>
                <w:b/>
                <w:bCs/>
                <w:sz w:val="36"/>
                <w:szCs w:val="40"/>
                <w:u w:val="single"/>
                <w:rtl/>
                <w:lang w:bidi="ar-EG"/>
              </w:rPr>
              <w:t>المولود أعمى يبصر</w:t>
            </w:r>
          </w:p>
          <w:p w:rsidR="00A46E41" w:rsidRPr="007B5B75" w:rsidRDefault="00A46E41" w:rsidP="007B5B75">
            <w:pPr>
              <w:bidi/>
              <w:spacing w:before="240"/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28"/>
                <w:szCs w:val="28"/>
                <w:rtl/>
                <w:lang w:bidi="ar-EG"/>
              </w:rPr>
            </w:pPr>
            <w:r>
              <w:rPr>
                <w:noProof/>
              </w:rPr>
              <w:pict>
                <v:rect id="_x0000_s1027" style="position:absolute;left:0;text-align:left;margin-left:103.2pt;margin-top:8.8pt;width:114.1pt;height:28.4pt;z-index:-251663360" fillcolor="#bfbfbf"/>
              </w:pict>
            </w:r>
            <w:r w:rsidRPr="007B5B75">
              <w:rPr>
                <w:rFonts w:ascii="Simplified Arabic" w:hAnsi="Simplified Arabic" w:cs="Simplified Arabic" w:hint="eastAsia"/>
                <w:b/>
                <w:bCs/>
                <w:color w:val="000000"/>
                <w:sz w:val="28"/>
                <w:szCs w:val="28"/>
                <w:rtl/>
                <w:lang w:bidi="ar-EG"/>
              </w:rPr>
              <w:t>ما</w:t>
            </w:r>
            <w:r w:rsidRPr="007B5B75">
              <w:rPr>
                <w:rFonts w:ascii="Simplified Arabic" w:hAnsi="Simplified Arabic" w:cs="Simplified Arabic"/>
                <w:b/>
                <w:bCs/>
                <w:color w:val="000000"/>
                <w:sz w:val="28"/>
                <w:szCs w:val="28"/>
                <w:rtl/>
                <w:lang w:bidi="ar-EG"/>
              </w:rPr>
              <w:t xml:space="preserve"> </w:t>
            </w:r>
            <w:r w:rsidRPr="007B5B75">
              <w:rPr>
                <w:rFonts w:ascii="Simplified Arabic" w:hAnsi="Simplified Arabic" w:cs="Simplified Arabic" w:hint="eastAsia"/>
                <w:b/>
                <w:bCs/>
                <w:color w:val="000000"/>
                <w:sz w:val="28"/>
                <w:szCs w:val="28"/>
                <w:rtl/>
                <w:lang w:bidi="ar-EG"/>
              </w:rPr>
              <w:t>بين</w:t>
            </w:r>
            <w:r w:rsidRPr="007B5B75">
              <w:rPr>
                <w:rFonts w:ascii="Simplified Arabic" w:hAnsi="Simplified Arabic" w:cs="Simplified Arabic"/>
                <w:b/>
                <w:bCs/>
                <w:color w:val="000000"/>
                <w:sz w:val="28"/>
                <w:szCs w:val="28"/>
                <w:rtl/>
                <w:lang w:bidi="ar-EG"/>
              </w:rPr>
              <w:t xml:space="preserve"> </w:t>
            </w:r>
            <w:r w:rsidRPr="007B5B75">
              <w:rPr>
                <w:rFonts w:ascii="Simplified Arabic" w:hAnsi="Simplified Arabic" w:cs="Simplified Arabic" w:hint="eastAsia"/>
                <w:b/>
                <w:bCs/>
                <w:color w:val="000000"/>
                <w:sz w:val="28"/>
                <w:szCs w:val="28"/>
                <w:rtl/>
                <w:lang w:bidi="ar-EG"/>
              </w:rPr>
              <w:t>السطور</w:t>
            </w:r>
          </w:p>
          <w:p w:rsidR="00A46E41" w:rsidRPr="00C539E6" w:rsidRDefault="00A46E41" w:rsidP="00450058">
            <w:pPr>
              <w:bidi/>
              <w:spacing w:before="240"/>
              <w:rPr>
                <w:rFonts w:ascii="Simplified Arabic" w:hAnsi="Simplified Arabic" w:cs="Simplified Arabic"/>
                <w:sz w:val="22"/>
                <w:rtl/>
                <w:lang w:bidi="ar-EG"/>
              </w:rPr>
            </w:pPr>
            <w:r w:rsidRPr="00C539E6">
              <w:rPr>
                <w:rFonts w:ascii="Simplified Arabic" w:hAnsi="Simplified Arabic" w:cs="Simplified Arabic" w:hint="eastAsia"/>
                <w:sz w:val="24"/>
                <w:szCs w:val="22"/>
                <w:rtl/>
                <w:lang w:bidi="ar-EG"/>
              </w:rPr>
              <w:t>اقضِ</w:t>
            </w:r>
            <w:r w:rsidRPr="00C539E6">
              <w:rPr>
                <w:rFonts w:ascii="Simplified Arabic" w:hAnsi="Simplified Arabic" w:cs="Simplified Arabic"/>
                <w:sz w:val="24"/>
                <w:szCs w:val="22"/>
                <w:rtl/>
                <w:lang w:bidi="ar-EG"/>
              </w:rPr>
              <w:t xml:space="preserve"> </w:t>
            </w:r>
            <w:r w:rsidRPr="00C539E6">
              <w:rPr>
                <w:rFonts w:ascii="Simplified Arabic" w:hAnsi="Simplified Arabic" w:cs="Simplified Arabic" w:hint="eastAsia"/>
                <w:sz w:val="24"/>
                <w:szCs w:val="22"/>
                <w:rtl/>
                <w:lang w:bidi="ar-EG"/>
              </w:rPr>
              <w:t>بعض</w:t>
            </w:r>
            <w:r w:rsidRPr="00C539E6">
              <w:rPr>
                <w:rFonts w:ascii="Simplified Arabic" w:hAnsi="Simplified Arabic" w:cs="Simplified Arabic"/>
                <w:sz w:val="24"/>
                <w:szCs w:val="22"/>
                <w:rtl/>
                <w:lang w:bidi="ar-EG"/>
              </w:rPr>
              <w:t xml:space="preserve"> </w:t>
            </w:r>
            <w:r w:rsidRPr="00C539E6">
              <w:rPr>
                <w:rFonts w:ascii="Simplified Arabic" w:hAnsi="Simplified Arabic" w:cs="Simplified Arabic" w:hint="eastAsia"/>
                <w:sz w:val="24"/>
                <w:szCs w:val="22"/>
                <w:rtl/>
                <w:lang w:bidi="ar-EG"/>
              </w:rPr>
              <w:t>الوقت</w:t>
            </w:r>
            <w:r w:rsidRPr="00C539E6">
              <w:rPr>
                <w:rFonts w:ascii="Simplified Arabic" w:hAnsi="Simplified Arabic" w:cs="Simplified Arabic"/>
                <w:sz w:val="24"/>
                <w:szCs w:val="22"/>
                <w:rtl/>
                <w:lang w:bidi="ar-EG"/>
              </w:rPr>
              <w:t xml:space="preserve"> </w:t>
            </w:r>
            <w:r w:rsidRPr="00C539E6">
              <w:rPr>
                <w:rFonts w:ascii="Simplified Arabic" w:hAnsi="Simplified Arabic" w:cs="Simplified Arabic" w:hint="eastAsia"/>
                <w:sz w:val="24"/>
                <w:szCs w:val="22"/>
                <w:rtl/>
                <w:lang w:bidi="ar-EG"/>
              </w:rPr>
              <w:t>في</w:t>
            </w:r>
            <w:r w:rsidRPr="00C539E6">
              <w:rPr>
                <w:rFonts w:ascii="Simplified Arabic" w:hAnsi="Simplified Arabic" w:cs="Simplified Arabic"/>
                <w:sz w:val="24"/>
                <w:szCs w:val="22"/>
                <w:rtl/>
                <w:lang w:bidi="ar-EG"/>
              </w:rPr>
              <w:t xml:space="preserve"> </w:t>
            </w:r>
            <w:r w:rsidRPr="00C539E6">
              <w:rPr>
                <w:rFonts w:ascii="Simplified Arabic" w:hAnsi="Simplified Arabic" w:cs="Simplified Arabic" w:hint="eastAsia"/>
                <w:sz w:val="24"/>
                <w:szCs w:val="22"/>
                <w:rtl/>
                <w:lang w:bidi="ar-EG"/>
              </w:rPr>
              <w:t>قراءة</w:t>
            </w:r>
            <w:r w:rsidRPr="00C539E6">
              <w:rPr>
                <w:rFonts w:ascii="Simplified Arabic" w:hAnsi="Simplified Arabic" w:cs="Simplified Arabic"/>
                <w:sz w:val="24"/>
                <w:szCs w:val="22"/>
                <w:rtl/>
                <w:lang w:bidi="ar-EG"/>
              </w:rPr>
              <w:t xml:space="preserve"> </w:t>
            </w:r>
            <w:r w:rsidRPr="00C539E6">
              <w:rPr>
                <w:rFonts w:ascii="Simplified Arabic" w:hAnsi="Simplified Arabic" w:cs="Simplified Arabic" w:hint="eastAsia"/>
                <w:sz w:val="24"/>
                <w:szCs w:val="22"/>
                <w:rtl/>
                <w:lang w:bidi="ar-EG"/>
              </w:rPr>
              <w:t>قصة</w:t>
            </w:r>
            <w:r w:rsidRPr="00C539E6">
              <w:rPr>
                <w:rFonts w:ascii="Simplified Arabic" w:hAnsi="Simplified Arabic" w:cs="Simplified Arabic"/>
                <w:sz w:val="24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4"/>
                <w:szCs w:val="22"/>
                <w:rtl/>
                <w:lang w:bidi="ar-EG"/>
              </w:rPr>
              <w:t>المولود</w:t>
            </w:r>
            <w:r>
              <w:rPr>
                <w:rFonts w:ascii="Simplified Arabic" w:hAnsi="Simplified Arabic" w:cs="Simplified Arabic"/>
                <w:sz w:val="24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4"/>
                <w:szCs w:val="22"/>
                <w:rtl/>
                <w:lang w:bidi="ar-EG"/>
              </w:rPr>
              <w:t>أعمى</w:t>
            </w:r>
            <w:r>
              <w:rPr>
                <w:rFonts w:ascii="Simplified Arabic" w:hAnsi="Simplified Arabic" w:cs="Simplified Arabic"/>
                <w:sz w:val="24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4"/>
                <w:szCs w:val="22"/>
                <w:rtl/>
                <w:lang w:bidi="ar-EG"/>
              </w:rPr>
              <w:t>في</w:t>
            </w:r>
            <w:r>
              <w:rPr>
                <w:rFonts w:ascii="Simplified Arabic" w:hAnsi="Simplified Arabic" w:cs="Simplified Arabic"/>
                <w:sz w:val="24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4"/>
                <w:szCs w:val="22"/>
                <w:rtl/>
                <w:lang w:bidi="ar-EG"/>
              </w:rPr>
              <w:t>يوحنا</w:t>
            </w:r>
            <w:r>
              <w:rPr>
                <w:rFonts w:ascii="Simplified Arabic" w:hAnsi="Simplified Arabic" w:cs="Simplified Arabic"/>
                <w:sz w:val="24"/>
                <w:szCs w:val="22"/>
                <w:rtl/>
                <w:lang w:bidi="ar-EG"/>
              </w:rPr>
              <w:t xml:space="preserve"> 9: 1-39</w:t>
            </w:r>
          </w:p>
          <w:p w:rsidR="00A46E41" w:rsidRPr="007709B9" w:rsidRDefault="00A46E41" w:rsidP="00323271">
            <w:pPr>
              <w:tabs>
                <w:tab w:val="left" w:pos="333"/>
              </w:tabs>
              <w:bidi/>
              <w:rPr>
                <w:rFonts w:ascii="Simplified Arabic" w:hAnsi="Simplified Arabic" w:cs="Simplified Arabic"/>
                <w:b/>
                <w:bCs/>
                <w:sz w:val="22"/>
                <w:lang w:bidi="ar-EG"/>
              </w:rPr>
            </w:pPr>
            <w:r w:rsidRPr="007B5B75">
              <w:rPr>
                <w:rFonts w:ascii="Andalus" w:hAnsi="Andalus" w:cs="Andalus" w:hint="eastAsia"/>
                <w:b/>
                <w:bCs/>
                <w:sz w:val="44"/>
                <w:szCs w:val="36"/>
                <w:rtl/>
                <w:lang w:bidi="ar-EG"/>
              </w:rPr>
              <w:t>م</w:t>
            </w:r>
            <w:r w:rsidRPr="00775EBB">
              <w:rPr>
                <w:rFonts w:ascii="Simplified Arabic" w:hAnsi="Simplified Arabic" w:cs="Simplified Arabic"/>
                <w:b/>
                <w:bCs/>
                <w:sz w:val="22"/>
                <w:szCs w:val="22"/>
                <w:vertAlign w:val="superscript"/>
                <w:rtl/>
                <w:lang w:bidi="ar-EG"/>
              </w:rPr>
              <w:t>1</w:t>
            </w:r>
            <w:r w:rsidRPr="007709B9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EG"/>
              </w:rPr>
              <w:tab/>
            </w:r>
            <w:r w:rsidRPr="007709B9"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EG"/>
              </w:rPr>
              <w:t>ماذا</w:t>
            </w:r>
            <w:r w:rsidRPr="007709B9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EG"/>
              </w:rPr>
              <w:t>تقول</w:t>
            </w:r>
            <w:r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EG"/>
              </w:rPr>
              <w:t>القصة</w:t>
            </w:r>
            <w:r w:rsidRPr="007709B9">
              <w:rPr>
                <w:rFonts w:ascii="Simplified Arabic" w:hAnsi="Simplified Arabic" w:cs="Simplified Arabic" w:hint="eastAsia"/>
                <w:b/>
                <w:bCs/>
                <w:sz w:val="22"/>
                <w:szCs w:val="22"/>
                <w:rtl/>
                <w:lang w:bidi="ar-EG"/>
              </w:rPr>
              <w:t>؟</w:t>
            </w:r>
          </w:p>
          <w:p w:rsidR="00A46E41" w:rsidRPr="007709B9" w:rsidRDefault="00A46E41" w:rsidP="00C25D5B">
            <w:pPr>
              <w:numPr>
                <w:ilvl w:val="0"/>
                <w:numId w:val="25"/>
              </w:numPr>
              <w:tabs>
                <w:tab w:val="left" w:pos="324"/>
              </w:tabs>
              <w:bidi/>
              <w:ind w:left="324" w:hanging="324"/>
              <w:rPr>
                <w:rFonts w:ascii="Simplified Arabic" w:hAnsi="Simplified Arabic" w:cs="Simplified Arabic"/>
                <w:sz w:val="22"/>
                <w:lang w:bidi="ar-EG"/>
              </w:rPr>
            </w:pP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ما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هي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الأفكار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والاسئلة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التي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جاءت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في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ذهن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التلاميذ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عندما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رأوا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الرجل؟</w:t>
            </w:r>
          </w:p>
          <w:p w:rsidR="00A46E41" w:rsidRPr="007709B9" w:rsidRDefault="00A46E41" w:rsidP="007709B9">
            <w:pPr>
              <w:tabs>
                <w:tab w:val="left" w:pos="324"/>
              </w:tabs>
              <w:bidi/>
              <w:rPr>
                <w:rFonts w:ascii="Simplified Arabic" w:hAnsi="Simplified Arabic" w:cs="Simplified Arabic"/>
                <w:sz w:val="22"/>
                <w:szCs w:val="20"/>
                <w:rtl/>
                <w:lang w:bidi="ar-EG"/>
              </w:rPr>
            </w:pPr>
            <w:r>
              <w:rPr>
                <w:noProof/>
              </w:rPr>
              <w:pict>
                <v:shape id="_x0000_s1028" type="#_x0000_t32" style="position:absolute;left:0;text-align:left;margin-left:20.1pt;margin-top:8.85pt;width:295.2pt;height:0;flip:x;z-index:251654144" o:connectortype="straight"/>
              </w:pict>
            </w:r>
          </w:p>
          <w:p w:rsidR="00A46E41" w:rsidRPr="007709B9" w:rsidRDefault="00A46E41" w:rsidP="007709B9">
            <w:pPr>
              <w:tabs>
                <w:tab w:val="left" w:pos="324"/>
              </w:tabs>
              <w:bidi/>
              <w:rPr>
                <w:rFonts w:ascii="Simplified Arabic" w:hAnsi="Simplified Arabic" w:cs="Simplified Arabic"/>
                <w:sz w:val="22"/>
                <w:lang w:bidi="ar-EG"/>
              </w:rPr>
            </w:pPr>
            <w:r>
              <w:rPr>
                <w:noProof/>
              </w:rPr>
              <w:pict>
                <v:shape id="_x0000_s1029" type="#_x0000_t32" style="position:absolute;left:0;text-align:left;margin-left:17.05pt;margin-top:45pt;width:295.2pt;height:0;flip:x;z-index:251656192" o:connectortype="straight"/>
              </w:pict>
            </w:r>
            <w:r>
              <w:rPr>
                <w:noProof/>
              </w:rPr>
              <w:pict>
                <v:shape id="_x0000_s1030" type="#_x0000_t32" style="position:absolute;left:0;text-align:left;margin-left:17.05pt;margin-top:61.25pt;width:295.2pt;height:0;flip:x;z-index:251657216" o:connectortype="straight"/>
              </w:pict>
            </w:r>
            <w:r>
              <w:rPr>
                <w:noProof/>
              </w:rPr>
              <w:pict>
                <v:shape id="_x0000_s1031" type="#_x0000_t32" style="position:absolute;left:0;text-align:left;margin-left:20.1pt;margin-top:8.5pt;width:295.2pt;height:0;flip:x;z-index:251655168" o:connectortype="straight"/>
              </w:pict>
            </w:r>
          </w:p>
          <w:p w:rsidR="00A46E41" w:rsidRPr="007709B9" w:rsidRDefault="00A46E41" w:rsidP="007709B9">
            <w:pPr>
              <w:numPr>
                <w:ilvl w:val="0"/>
                <w:numId w:val="25"/>
              </w:numPr>
              <w:tabs>
                <w:tab w:val="left" w:pos="324"/>
              </w:tabs>
              <w:bidi/>
              <w:ind w:left="324" w:hanging="324"/>
              <w:rPr>
                <w:rFonts w:ascii="Simplified Arabic" w:hAnsi="Simplified Arabic" w:cs="Simplified Arabic"/>
                <w:sz w:val="22"/>
                <w:lang w:bidi="ar-EG"/>
              </w:rPr>
            </w:pP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كيف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جاوبهم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يسوع</w:t>
            </w:r>
            <w:r w:rsidRPr="007709B9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؟</w:t>
            </w:r>
          </w:p>
          <w:p w:rsidR="00A46E41" w:rsidRPr="007709B9" w:rsidRDefault="00A46E41" w:rsidP="007709B9">
            <w:pPr>
              <w:tabs>
                <w:tab w:val="left" w:pos="324"/>
              </w:tabs>
              <w:bidi/>
              <w:rPr>
                <w:rFonts w:ascii="Simplified Arabic" w:hAnsi="Simplified Arabic" w:cs="Simplified Arabic"/>
                <w:sz w:val="22"/>
                <w:szCs w:val="20"/>
                <w:rtl/>
                <w:lang w:bidi="ar-EG"/>
              </w:rPr>
            </w:pPr>
          </w:p>
          <w:p w:rsidR="00A46E41" w:rsidRDefault="00A46E41" w:rsidP="007709B9">
            <w:pPr>
              <w:tabs>
                <w:tab w:val="left" w:pos="324"/>
              </w:tabs>
              <w:bidi/>
              <w:rPr>
                <w:rFonts w:ascii="Simplified Arabic" w:hAnsi="Simplified Arabic" w:cs="Simplified Arabic"/>
                <w:sz w:val="22"/>
                <w:rtl/>
                <w:lang w:bidi="ar-EG"/>
              </w:rPr>
            </w:pPr>
          </w:p>
          <w:p w:rsidR="00A46E41" w:rsidRPr="007709B9" w:rsidRDefault="00A46E41" w:rsidP="00C25D5B">
            <w:pPr>
              <w:tabs>
                <w:tab w:val="left" w:pos="324"/>
              </w:tabs>
              <w:bidi/>
              <w:rPr>
                <w:rFonts w:ascii="Simplified Arabic" w:hAnsi="Simplified Arabic" w:cs="Simplified Arabic"/>
                <w:sz w:val="22"/>
                <w:lang w:bidi="ar-EG"/>
              </w:rPr>
            </w:pPr>
            <w:r>
              <w:rPr>
                <w:noProof/>
              </w:rPr>
              <w:pict>
                <v:shape id="_x0000_s1032" type="#_x0000_t32" style="position:absolute;left:0;text-align:left;margin-left:17.1pt;margin-top:8.1pt;width:295.2pt;height:0;flip:x;z-index:251661312" o:connectortype="straight"/>
              </w:pict>
            </w:r>
          </w:p>
          <w:p w:rsidR="00A46E41" w:rsidRPr="007709B9" w:rsidRDefault="00A46E41" w:rsidP="007709B9">
            <w:pPr>
              <w:numPr>
                <w:ilvl w:val="0"/>
                <w:numId w:val="25"/>
              </w:numPr>
              <w:tabs>
                <w:tab w:val="left" w:pos="324"/>
              </w:tabs>
              <w:bidi/>
              <w:ind w:left="324" w:hanging="324"/>
              <w:rPr>
                <w:rFonts w:ascii="Simplified Arabic" w:hAnsi="Simplified Arabic" w:cs="Simplified Arabic"/>
                <w:sz w:val="22"/>
                <w:lang w:bidi="ar-EG"/>
              </w:rPr>
            </w:pP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كيف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وصف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يسوع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نفسه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في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يوحنا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9: 25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؟</w:t>
            </w:r>
          </w:p>
          <w:p w:rsidR="00A46E41" w:rsidRPr="007709B9" w:rsidRDefault="00A46E41" w:rsidP="007709B9">
            <w:pPr>
              <w:tabs>
                <w:tab w:val="left" w:pos="324"/>
              </w:tabs>
              <w:bidi/>
              <w:rPr>
                <w:rFonts w:ascii="Simplified Arabic" w:hAnsi="Simplified Arabic" w:cs="Simplified Arabic"/>
                <w:sz w:val="22"/>
                <w:szCs w:val="20"/>
                <w:rtl/>
                <w:lang w:bidi="ar-EG"/>
              </w:rPr>
            </w:pPr>
            <w:r>
              <w:rPr>
                <w:noProof/>
              </w:rPr>
              <w:pict>
                <v:shape id="_x0000_s1033" type="#_x0000_t32" style="position:absolute;left:0;text-align:left;margin-left:20.1pt;margin-top:11.5pt;width:295.2pt;height:0;flip:x;z-index:251658240" o:connectortype="straight"/>
              </w:pict>
            </w:r>
          </w:p>
          <w:p w:rsidR="00A46E41" w:rsidRPr="007709B9" w:rsidRDefault="00A46E41" w:rsidP="007709B9">
            <w:pPr>
              <w:tabs>
                <w:tab w:val="left" w:pos="324"/>
              </w:tabs>
              <w:bidi/>
              <w:rPr>
                <w:rFonts w:ascii="Simplified Arabic" w:hAnsi="Simplified Arabic" w:cs="Simplified Arabic"/>
                <w:sz w:val="22"/>
                <w:lang w:bidi="ar-EG"/>
              </w:rPr>
            </w:pPr>
            <w:r>
              <w:rPr>
                <w:noProof/>
              </w:rPr>
              <w:pict>
                <v:shape id="_x0000_s1034" type="#_x0000_t32" style="position:absolute;left:0;text-align:left;margin-left:20.1pt;margin-top:10.35pt;width:295.2pt;height:0;flip:x;z-index:251660288" o:connectortype="straight"/>
              </w:pict>
            </w:r>
          </w:p>
          <w:p w:rsidR="00A46E41" w:rsidRPr="007709B9" w:rsidRDefault="00A46E41" w:rsidP="00212B67">
            <w:pPr>
              <w:numPr>
                <w:ilvl w:val="0"/>
                <w:numId w:val="25"/>
              </w:numPr>
              <w:tabs>
                <w:tab w:val="left" w:pos="324"/>
              </w:tabs>
              <w:bidi/>
              <w:ind w:left="324" w:hanging="324"/>
              <w:rPr>
                <w:rFonts w:ascii="Simplified Arabic" w:hAnsi="Simplified Arabic" w:cs="Simplified Arabic"/>
                <w:sz w:val="22"/>
                <w:lang w:bidi="ar-EG"/>
              </w:rPr>
            </w:pP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ما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هو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الأمر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العجيب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الذي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فعله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يسوع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ليشفي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الرجل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الأعمى؟</w:t>
            </w:r>
          </w:p>
          <w:p w:rsidR="00A46E41" w:rsidRPr="007709B9" w:rsidRDefault="00A46E41" w:rsidP="007709B9">
            <w:pPr>
              <w:tabs>
                <w:tab w:val="left" w:pos="324"/>
              </w:tabs>
              <w:bidi/>
              <w:rPr>
                <w:rFonts w:ascii="Simplified Arabic" w:hAnsi="Simplified Arabic" w:cs="Simplified Arabic"/>
                <w:sz w:val="22"/>
                <w:szCs w:val="20"/>
                <w:rtl/>
                <w:lang w:bidi="ar-EG"/>
              </w:rPr>
            </w:pPr>
            <w:r>
              <w:rPr>
                <w:noProof/>
              </w:rPr>
              <w:pict>
                <v:shape id="_x0000_s1035" type="#_x0000_t32" style="position:absolute;left:0;text-align:left;margin-left:20.1pt;margin-top:8.9pt;width:295.2pt;height:0;flip:x;z-index:251659264" o:connectortype="straight"/>
              </w:pict>
            </w:r>
          </w:p>
          <w:p w:rsidR="00A46E41" w:rsidRPr="007709B9" w:rsidRDefault="00A46E41" w:rsidP="007709B9">
            <w:pPr>
              <w:tabs>
                <w:tab w:val="left" w:pos="324"/>
              </w:tabs>
              <w:bidi/>
              <w:rPr>
                <w:rFonts w:ascii="Simplified Arabic" w:hAnsi="Simplified Arabic" w:cs="Simplified Arabic"/>
                <w:sz w:val="22"/>
                <w:lang w:bidi="ar-EG"/>
              </w:rPr>
            </w:pPr>
          </w:p>
          <w:p w:rsidR="00A46E41" w:rsidRPr="007709B9" w:rsidRDefault="00A46E41" w:rsidP="00F80344">
            <w:pPr>
              <w:tabs>
                <w:tab w:val="left" w:pos="324"/>
              </w:tabs>
              <w:bidi/>
              <w:rPr>
                <w:rFonts w:ascii="Simplified Arabic" w:hAnsi="Simplified Arabic" w:cs="Simplified Arabic"/>
                <w:sz w:val="22"/>
                <w:lang w:bidi="ar-EG"/>
              </w:rPr>
            </w:pPr>
          </w:p>
          <w:p w:rsidR="00A46E41" w:rsidRPr="007709B9" w:rsidRDefault="00A46E41" w:rsidP="00F80344">
            <w:pPr>
              <w:tabs>
                <w:tab w:val="left" w:pos="4069"/>
              </w:tabs>
              <w:bidi/>
              <w:rPr>
                <w:rFonts w:ascii="Simplified Arabic" w:hAnsi="Simplified Arabic" w:cs="Simplified Arabic"/>
                <w:sz w:val="22"/>
                <w:szCs w:val="20"/>
                <w:rtl/>
                <w:lang w:bidi="ar-EG"/>
              </w:rPr>
            </w:pPr>
            <w:r>
              <w:rPr>
                <w:rFonts w:ascii="Simplified Arabic" w:hAnsi="Simplified Arabic" w:cs="Simplified Arabic"/>
                <w:sz w:val="22"/>
                <w:szCs w:val="20"/>
                <w:rtl/>
                <w:lang w:bidi="ar-EG"/>
              </w:rPr>
              <w:tab/>
            </w:r>
          </w:p>
          <w:p w:rsidR="00A46E41" w:rsidRPr="007709B9" w:rsidRDefault="00A46E41" w:rsidP="007709B9">
            <w:pPr>
              <w:tabs>
                <w:tab w:val="left" w:pos="324"/>
              </w:tabs>
              <w:bidi/>
              <w:rPr>
                <w:rFonts w:ascii="Simplified Arabic" w:hAnsi="Simplified Arabic" w:cs="Simplified Arabic"/>
                <w:sz w:val="22"/>
                <w:rtl/>
                <w:lang w:bidi="ar-EG"/>
              </w:rPr>
            </w:pPr>
          </w:p>
          <w:p w:rsidR="00A46E41" w:rsidRDefault="00A46E41" w:rsidP="0000690D">
            <w:pPr>
              <w:tabs>
                <w:tab w:val="left" w:pos="245"/>
              </w:tabs>
              <w:bidi/>
              <w:rPr>
                <w:rFonts w:ascii="Simplified Arabic" w:hAnsi="Simplified Arabic" w:cs="Simplified Arabic"/>
                <w:sz w:val="22"/>
                <w:lang w:bidi="ar-EG"/>
              </w:rPr>
            </w:pP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اكتب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قائمة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بأسماء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الأشخاص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الذين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تصلي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لأجلهم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.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صلي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اليوم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أن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يفتح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يسوع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عيونهم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وقلوبهم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وينقذهم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من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الظلمة</w:t>
            </w:r>
          </w:p>
          <w:p w:rsidR="00A46E41" w:rsidRPr="0000690D" w:rsidRDefault="00A46E41" w:rsidP="0000690D">
            <w:pPr>
              <w:tabs>
                <w:tab w:val="left" w:pos="245"/>
              </w:tabs>
              <w:bidi/>
              <w:spacing w:before="240"/>
              <w:rPr>
                <w:rFonts w:ascii="Simplified Arabic" w:hAnsi="Simplified Arabic" w:cs="Simplified Arabic"/>
                <w:bCs/>
                <w:sz w:val="22"/>
                <w:rtl/>
                <w:lang w:bidi="ar-EG"/>
              </w:rPr>
            </w:pPr>
            <w:r w:rsidRPr="0000690D">
              <w:rPr>
                <w:rFonts w:ascii="Simplified Arabic" w:hAnsi="Simplified Arabic" w:cs="Simplified Arabic" w:hint="eastAsia"/>
                <w:bCs/>
                <w:sz w:val="22"/>
                <w:szCs w:val="22"/>
                <w:rtl/>
                <w:lang w:bidi="ar-EG"/>
              </w:rPr>
              <w:t>باقي</w:t>
            </w:r>
            <w:r w:rsidRPr="0000690D">
              <w:rPr>
                <w:rFonts w:ascii="Simplified Arabic" w:hAnsi="Simplified Arabic" w:cs="Simplified Arabic"/>
                <w:bCs/>
                <w:sz w:val="22"/>
                <w:szCs w:val="22"/>
                <w:rtl/>
                <w:lang w:bidi="ar-EG"/>
              </w:rPr>
              <w:t xml:space="preserve"> </w:t>
            </w:r>
            <w:r w:rsidRPr="0000690D">
              <w:rPr>
                <w:rFonts w:ascii="Simplified Arabic" w:hAnsi="Simplified Arabic" w:cs="Simplified Arabic" w:hint="eastAsia"/>
                <w:bCs/>
                <w:sz w:val="22"/>
                <w:szCs w:val="22"/>
                <w:rtl/>
                <w:lang w:bidi="ar-EG"/>
              </w:rPr>
              <w:t>القصة</w:t>
            </w:r>
          </w:p>
          <w:p w:rsidR="00A46E41" w:rsidRDefault="00A46E41" w:rsidP="00DE40A3">
            <w:pPr>
              <w:tabs>
                <w:tab w:val="left" w:pos="245"/>
              </w:tabs>
              <w:bidi/>
              <w:rPr>
                <w:rFonts w:ascii="Simplified Arabic" w:hAnsi="Simplified Arabic" w:cs="Simplified Arabic"/>
                <w:sz w:val="22"/>
                <w:rtl/>
                <w:lang w:bidi="ar-EG"/>
              </w:rPr>
            </w:pP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ليست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هذه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المرة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الاولى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التي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يشير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فيها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يسوع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أنه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هو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نور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العالم</w:t>
            </w:r>
          </w:p>
          <w:p w:rsidR="00A46E41" w:rsidRDefault="00A46E41" w:rsidP="00DE40A3">
            <w:pPr>
              <w:tabs>
                <w:tab w:val="left" w:pos="245"/>
              </w:tabs>
              <w:bidi/>
              <w:rPr>
                <w:rFonts w:ascii="Simplified Arabic" w:hAnsi="Simplified Arabic" w:cs="Simplified Arabic"/>
                <w:sz w:val="22"/>
                <w:rtl/>
                <w:lang w:bidi="ar-EG"/>
              </w:rPr>
            </w:pP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اقرأ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يوحنا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8: 12</w:t>
            </w:r>
          </w:p>
          <w:p w:rsidR="00A46E41" w:rsidRDefault="00A46E41" w:rsidP="00DE40A3">
            <w:pPr>
              <w:tabs>
                <w:tab w:val="left" w:pos="245"/>
              </w:tabs>
              <w:bidi/>
              <w:rPr>
                <w:rFonts w:ascii="Simplified Arabic" w:hAnsi="Simplified Arabic" w:cs="Simplified Arabic"/>
                <w:sz w:val="22"/>
                <w:rtl/>
                <w:lang w:bidi="ar-EG"/>
              </w:rPr>
            </w:pP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ماذا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يقول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يسوع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عن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نفسه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في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هذه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الآيات؟</w:t>
            </w:r>
          </w:p>
          <w:p w:rsidR="00A46E41" w:rsidRDefault="00A46E41" w:rsidP="00DE40A3">
            <w:pPr>
              <w:tabs>
                <w:tab w:val="left" w:pos="245"/>
              </w:tabs>
              <w:bidi/>
              <w:rPr>
                <w:rFonts w:ascii="Simplified Arabic" w:hAnsi="Simplified Arabic" w:cs="Simplified Arabic"/>
                <w:sz w:val="22"/>
                <w:rtl/>
                <w:lang w:bidi="ar-EG"/>
              </w:rPr>
            </w:pP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يسوع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أشار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أن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المؤمنين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هم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أيضاً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نور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للعالم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.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اقرأ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متى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5: 14</w:t>
            </w:r>
          </w:p>
          <w:p w:rsidR="00A46E41" w:rsidRDefault="00A46E41" w:rsidP="00DE40A3">
            <w:pPr>
              <w:tabs>
                <w:tab w:val="left" w:pos="245"/>
              </w:tabs>
              <w:bidi/>
              <w:rPr>
                <w:rFonts w:ascii="Simplified Arabic" w:hAnsi="Simplified Arabic" w:cs="Simplified Arabic"/>
                <w:sz w:val="22"/>
                <w:lang w:bidi="ar-EG"/>
              </w:rPr>
            </w:pP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كيف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نصير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مثل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يسوع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في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هذا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الأمر؟</w:t>
            </w:r>
          </w:p>
          <w:p w:rsidR="00A46E41" w:rsidRPr="00E12416" w:rsidRDefault="00A46E41" w:rsidP="007709B9">
            <w:pPr>
              <w:tabs>
                <w:tab w:val="left" w:pos="572"/>
              </w:tabs>
              <w:bidi/>
              <w:rPr>
                <w:rFonts w:ascii="Simplified Arabic" w:hAnsi="Simplified Arabic" w:cs="Simplified Arabic"/>
                <w:sz w:val="22"/>
                <w:szCs w:val="20"/>
                <w:rtl/>
                <w:lang w:bidi="ar-EG"/>
              </w:rPr>
            </w:pPr>
          </w:p>
          <w:p w:rsidR="00A46E41" w:rsidRPr="007709B9" w:rsidRDefault="00A46E41" w:rsidP="007709B9">
            <w:pPr>
              <w:tabs>
                <w:tab w:val="left" w:pos="572"/>
              </w:tabs>
              <w:bidi/>
              <w:rPr>
                <w:rFonts w:ascii="Simplified Arabic" w:hAnsi="Simplified Arabic" w:cs="Simplified Arabic"/>
                <w:sz w:val="22"/>
                <w:szCs w:val="20"/>
                <w:rtl/>
                <w:lang w:bidi="ar-EG"/>
              </w:rPr>
            </w:pPr>
          </w:p>
          <w:p w:rsidR="00A46E41" w:rsidRPr="007709B9" w:rsidRDefault="00A46E41" w:rsidP="007709B9">
            <w:pPr>
              <w:tabs>
                <w:tab w:val="left" w:pos="572"/>
              </w:tabs>
              <w:bidi/>
              <w:rPr>
                <w:rFonts w:ascii="Simplified Arabic" w:hAnsi="Simplified Arabic" w:cs="Simplified Arabic"/>
                <w:sz w:val="22"/>
                <w:szCs w:val="20"/>
                <w:rtl/>
                <w:lang w:bidi="ar-EG"/>
              </w:rPr>
            </w:pPr>
          </w:p>
          <w:p w:rsidR="00A46E41" w:rsidRPr="007709B9" w:rsidRDefault="00A46E41" w:rsidP="007709B9">
            <w:pPr>
              <w:bidi/>
              <w:rPr>
                <w:rFonts w:ascii="Simplified Arabic" w:hAnsi="Simplified Arabic" w:cs="Simplified Arabic"/>
                <w:sz w:val="22"/>
                <w:szCs w:val="20"/>
                <w:rtl/>
                <w:lang w:bidi="ar-EG"/>
              </w:rPr>
            </w:pPr>
          </w:p>
          <w:p w:rsidR="00A46E41" w:rsidRPr="007709B9" w:rsidRDefault="00A46E41" w:rsidP="007709B9">
            <w:pPr>
              <w:bidi/>
              <w:rPr>
                <w:rFonts w:ascii="Simplified Arabic" w:hAnsi="Simplified Arabic" w:cs="Simplified Arabic"/>
                <w:sz w:val="22"/>
                <w:szCs w:val="20"/>
                <w:rtl/>
                <w:lang w:bidi="ar-EG"/>
              </w:rPr>
            </w:pPr>
          </w:p>
          <w:p w:rsidR="00A46E41" w:rsidRPr="007709B9" w:rsidRDefault="00A46E41" w:rsidP="007709B9">
            <w:pPr>
              <w:bidi/>
              <w:rPr>
                <w:rFonts w:ascii="Simplified Arabic" w:hAnsi="Simplified Arabic" w:cs="Simplified Arabic"/>
                <w:sz w:val="22"/>
                <w:rtl/>
                <w:lang w:bidi="ar-EG"/>
              </w:rPr>
            </w:pPr>
          </w:p>
          <w:p w:rsidR="00A46E41" w:rsidRPr="007709B9" w:rsidRDefault="00A46E41" w:rsidP="007709B9">
            <w:pPr>
              <w:bidi/>
              <w:rPr>
                <w:rFonts w:ascii="Simplified Arabic" w:hAnsi="Simplified Arabic" w:cs="Simplified Arabic"/>
                <w:b/>
                <w:bCs/>
                <w:sz w:val="22"/>
                <w:rtl/>
                <w:lang w:bidi="ar-EG"/>
              </w:rPr>
            </w:pPr>
          </w:p>
          <w:p w:rsidR="00A46E41" w:rsidRPr="007709B9" w:rsidRDefault="00A46E41" w:rsidP="007709B9">
            <w:pPr>
              <w:bidi/>
              <w:rPr>
                <w:rFonts w:ascii="Simplified Arabic" w:hAnsi="Simplified Arabic" w:cs="Simplified Arabic"/>
                <w:sz w:val="22"/>
                <w:lang w:bidi="ar-EG"/>
              </w:rPr>
            </w:pPr>
          </w:p>
        </w:tc>
        <w:tc>
          <w:tcPr>
            <w:tcW w:w="6739" w:type="dxa"/>
          </w:tcPr>
          <w:p w:rsidR="00A46E41" w:rsidRPr="007709B9" w:rsidRDefault="00A46E41" w:rsidP="00C3574D">
            <w:pPr>
              <w:tabs>
                <w:tab w:val="left" w:pos="423"/>
              </w:tabs>
              <w:bidi/>
              <w:rPr>
                <w:rFonts w:ascii="Simplified Arabic" w:hAnsi="Simplified Arabic" w:cs="Simplified Arabic"/>
                <w:bCs/>
                <w:sz w:val="22"/>
                <w:lang w:bidi="ar-EG"/>
              </w:rPr>
            </w:pPr>
            <w:r w:rsidRPr="007B5B75">
              <w:rPr>
                <w:rFonts w:ascii="Andalus" w:hAnsi="Andalus" w:cs="Andalus" w:hint="eastAsia"/>
                <w:b/>
                <w:bCs/>
                <w:sz w:val="44"/>
                <w:szCs w:val="36"/>
                <w:rtl/>
                <w:lang w:bidi="ar-EG"/>
              </w:rPr>
              <w:t>م</w:t>
            </w:r>
            <w:r w:rsidRPr="007B5B75">
              <w:rPr>
                <w:rFonts w:ascii="Simplified Arabic" w:hAnsi="Simplified Arabic" w:cs="Simplified Arabic"/>
                <w:bCs/>
                <w:sz w:val="22"/>
                <w:szCs w:val="22"/>
                <w:vertAlign w:val="superscript"/>
                <w:rtl/>
                <w:lang w:bidi="ar-EG"/>
              </w:rPr>
              <w:t>2</w:t>
            </w:r>
            <w:r w:rsidRPr="007709B9">
              <w:rPr>
                <w:rFonts w:ascii="Simplified Arabic" w:hAnsi="Simplified Arabic" w:cs="Simplified Arabic"/>
                <w:bCs/>
                <w:sz w:val="22"/>
                <w:szCs w:val="22"/>
                <w:rtl/>
                <w:lang w:bidi="ar-EG"/>
              </w:rPr>
              <w:tab/>
            </w:r>
            <w:r w:rsidRPr="007709B9">
              <w:rPr>
                <w:rFonts w:ascii="Simplified Arabic" w:hAnsi="Simplified Arabic" w:cs="Simplified Arabic" w:hint="eastAsia"/>
                <w:bCs/>
                <w:sz w:val="22"/>
                <w:szCs w:val="22"/>
                <w:rtl/>
                <w:lang w:bidi="ar-EG"/>
              </w:rPr>
              <w:t>ما</w:t>
            </w:r>
            <w:r w:rsidRPr="007709B9">
              <w:rPr>
                <w:rFonts w:ascii="Simplified Arabic" w:hAnsi="Simplified Arabic" w:cs="Simplified Arabic"/>
                <w:bCs/>
                <w:sz w:val="22"/>
                <w:szCs w:val="22"/>
                <w:rtl/>
                <w:lang w:bidi="ar-EG"/>
              </w:rPr>
              <w:t xml:space="preserve"> </w:t>
            </w:r>
            <w:r w:rsidRPr="007709B9">
              <w:rPr>
                <w:rFonts w:ascii="Simplified Arabic" w:hAnsi="Simplified Arabic" w:cs="Simplified Arabic" w:hint="eastAsia"/>
                <w:bCs/>
                <w:sz w:val="22"/>
                <w:szCs w:val="22"/>
                <w:rtl/>
                <w:lang w:bidi="ar-EG"/>
              </w:rPr>
              <w:t>معني</w:t>
            </w:r>
            <w:r w:rsidRPr="007709B9">
              <w:rPr>
                <w:rFonts w:ascii="Simplified Arabic" w:hAnsi="Simplified Arabic" w:cs="Simplified Arabic"/>
                <w:bCs/>
                <w:sz w:val="22"/>
                <w:szCs w:val="22"/>
                <w:rtl/>
                <w:lang w:bidi="ar-EG"/>
              </w:rPr>
              <w:t xml:space="preserve"> </w:t>
            </w:r>
            <w:r w:rsidRPr="007709B9">
              <w:rPr>
                <w:rFonts w:ascii="Simplified Arabic" w:hAnsi="Simplified Arabic" w:cs="Simplified Arabic" w:hint="eastAsia"/>
                <w:bCs/>
                <w:sz w:val="22"/>
                <w:szCs w:val="22"/>
                <w:rtl/>
                <w:lang w:bidi="ar-EG"/>
              </w:rPr>
              <w:t>هذا؟</w:t>
            </w:r>
            <w:r w:rsidRPr="007709B9">
              <w:rPr>
                <w:rFonts w:ascii="Simplified Arabic" w:hAnsi="Simplified Arabic" w:cs="Simplified Arabic"/>
                <w:bCs/>
                <w:sz w:val="22"/>
                <w:szCs w:val="22"/>
                <w:rtl/>
                <w:lang w:bidi="ar-EG"/>
              </w:rPr>
              <w:t xml:space="preserve"> </w:t>
            </w:r>
          </w:p>
          <w:p w:rsidR="00A46E41" w:rsidRDefault="00A46E41" w:rsidP="00C3574D">
            <w:pPr>
              <w:bidi/>
              <w:rPr>
                <w:rFonts w:ascii="Simplified Arabic" w:hAnsi="Simplified Arabic" w:cs="Simplified Arabic"/>
                <w:sz w:val="22"/>
                <w:rtl/>
                <w:lang w:bidi="ar-EG"/>
              </w:rPr>
            </w:pP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كيف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أظهر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يسوع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أهتمامه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بالأعمى</w:t>
            </w:r>
            <w:r w:rsidRPr="007709B9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؟</w:t>
            </w:r>
          </w:p>
          <w:p w:rsidR="00A46E41" w:rsidRDefault="00A46E41" w:rsidP="00C3574D">
            <w:pPr>
              <w:numPr>
                <w:ilvl w:val="0"/>
                <w:numId w:val="46"/>
              </w:numPr>
              <w:tabs>
                <w:tab w:val="left" w:pos="245"/>
              </w:tabs>
              <w:bidi/>
              <w:ind w:left="245" w:hanging="245"/>
              <w:rPr>
                <w:rFonts w:ascii="Simplified Arabic" w:hAnsi="Simplified Arabic" w:cs="Simplified Arabic"/>
                <w:sz w:val="22"/>
                <w:lang w:bidi="ar-EG"/>
              </w:rPr>
            </w:pP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نادى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عليه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>.</w:t>
            </w:r>
          </w:p>
          <w:p w:rsidR="00A46E41" w:rsidRDefault="00A46E41" w:rsidP="00C3574D">
            <w:pPr>
              <w:numPr>
                <w:ilvl w:val="0"/>
                <w:numId w:val="46"/>
              </w:numPr>
              <w:tabs>
                <w:tab w:val="left" w:pos="245"/>
              </w:tabs>
              <w:bidi/>
              <w:ind w:left="245" w:hanging="245"/>
              <w:rPr>
                <w:rFonts w:ascii="Simplified Arabic" w:hAnsi="Simplified Arabic" w:cs="Simplified Arabic"/>
                <w:sz w:val="22"/>
                <w:lang w:bidi="ar-EG"/>
              </w:rPr>
            </w:pP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طلب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من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تلاميذه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أن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يتكلموا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معه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ويعطوه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مالاً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>.</w:t>
            </w:r>
          </w:p>
          <w:p w:rsidR="00A46E41" w:rsidRDefault="00A46E41" w:rsidP="00C3574D">
            <w:pPr>
              <w:numPr>
                <w:ilvl w:val="0"/>
                <w:numId w:val="46"/>
              </w:numPr>
              <w:tabs>
                <w:tab w:val="left" w:pos="245"/>
              </w:tabs>
              <w:bidi/>
              <w:ind w:left="245" w:hanging="245"/>
              <w:rPr>
                <w:rFonts w:ascii="Simplified Arabic" w:hAnsi="Simplified Arabic" w:cs="Simplified Arabic"/>
                <w:sz w:val="22"/>
                <w:lang w:bidi="ar-EG"/>
              </w:rPr>
            </w:pP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ذهب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نحوه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وشفاه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>.</w:t>
            </w:r>
          </w:p>
          <w:p w:rsidR="00A46E41" w:rsidRDefault="00A46E41" w:rsidP="00F80344">
            <w:pPr>
              <w:bidi/>
              <w:rPr>
                <w:rFonts w:ascii="Simplified Arabic" w:hAnsi="Simplified Arabic" w:cs="Simplified Arabic"/>
                <w:sz w:val="22"/>
                <w:rtl/>
                <w:lang w:bidi="ar-EG"/>
              </w:rPr>
            </w:pP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القادة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الدينيين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غضبوا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وسألوا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الرجل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عما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حدث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له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.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ماذا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كان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رده؟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</w:p>
          <w:p w:rsidR="00A46E41" w:rsidRDefault="00A46E41" w:rsidP="00F35F27">
            <w:pPr>
              <w:numPr>
                <w:ilvl w:val="0"/>
                <w:numId w:val="46"/>
              </w:numPr>
              <w:tabs>
                <w:tab w:val="left" w:pos="245"/>
              </w:tabs>
              <w:bidi/>
              <w:ind w:left="245" w:hanging="245"/>
              <w:rPr>
                <w:rFonts w:ascii="Simplified Arabic" w:hAnsi="Simplified Arabic" w:cs="Simplified Arabic"/>
                <w:sz w:val="22"/>
                <w:lang w:bidi="ar-EG"/>
              </w:rPr>
            </w:pP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أنه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لم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يكن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أعمى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قط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>.</w:t>
            </w:r>
          </w:p>
          <w:p w:rsidR="00A46E41" w:rsidRDefault="00A46E41" w:rsidP="00F35F27">
            <w:pPr>
              <w:numPr>
                <w:ilvl w:val="0"/>
                <w:numId w:val="46"/>
              </w:numPr>
              <w:tabs>
                <w:tab w:val="left" w:pos="245"/>
              </w:tabs>
              <w:bidi/>
              <w:ind w:left="245" w:hanging="245"/>
              <w:rPr>
                <w:rFonts w:ascii="Simplified Arabic" w:hAnsi="Simplified Arabic" w:cs="Simplified Arabic"/>
                <w:sz w:val="22"/>
                <w:lang w:bidi="ar-EG"/>
              </w:rPr>
            </w:pP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أنه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قد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تم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شفاؤه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>.</w:t>
            </w:r>
          </w:p>
          <w:p w:rsidR="00A46E41" w:rsidRPr="00F35F27" w:rsidRDefault="00A46E41" w:rsidP="00F35F27">
            <w:pPr>
              <w:numPr>
                <w:ilvl w:val="0"/>
                <w:numId w:val="46"/>
              </w:numPr>
              <w:tabs>
                <w:tab w:val="left" w:pos="245"/>
              </w:tabs>
              <w:bidi/>
              <w:ind w:left="245" w:hanging="245"/>
              <w:rPr>
                <w:rFonts w:ascii="Simplified Arabic" w:hAnsi="Simplified Arabic" w:cs="Simplified Arabic"/>
                <w:sz w:val="22"/>
                <w:rtl/>
                <w:lang w:bidi="ar-EG"/>
              </w:rPr>
            </w:pP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أنه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يؤمن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بيسوع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>.</w:t>
            </w:r>
          </w:p>
          <w:p w:rsidR="00A46E41" w:rsidRPr="007709B9" w:rsidRDefault="00A46E41" w:rsidP="00C3574D">
            <w:pPr>
              <w:bidi/>
              <w:rPr>
                <w:rFonts w:ascii="Simplified Arabic" w:hAnsi="Simplified Arabic" w:cs="Simplified Arabic"/>
                <w:b/>
                <w:bCs/>
                <w:sz w:val="22"/>
                <w:rtl/>
                <w:lang w:bidi="ar-EG"/>
              </w:rPr>
            </w:pPr>
            <w:r w:rsidRPr="007B5B75">
              <w:rPr>
                <w:rFonts w:ascii="Andalus" w:hAnsi="Andalus" w:cs="Andalus" w:hint="eastAsia"/>
                <w:b/>
                <w:bCs/>
                <w:sz w:val="44"/>
                <w:szCs w:val="36"/>
                <w:rtl/>
                <w:lang w:bidi="ar-EG"/>
              </w:rPr>
              <w:t>م</w:t>
            </w:r>
            <w:r w:rsidRPr="007B5B75">
              <w:rPr>
                <w:rFonts w:ascii="Simplified Arabic" w:hAnsi="Simplified Arabic" w:cs="Simplified Arabic"/>
                <w:b/>
                <w:bCs/>
                <w:sz w:val="22"/>
                <w:vertAlign w:val="superscript"/>
                <w:rtl/>
                <w:lang w:bidi="ar-EG"/>
              </w:rPr>
              <w:t>3</w:t>
            </w:r>
            <w:r>
              <w:rPr>
                <w:rFonts w:ascii="Simplified Arabic" w:hAnsi="Simplified Arabic" w:cs="Simplified Arabic"/>
                <w:b/>
                <w:bCs/>
                <w:sz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b/>
                <w:bCs/>
                <w:sz w:val="22"/>
                <w:rtl/>
                <w:lang w:bidi="ar-EG"/>
              </w:rPr>
              <w:t>ما</w:t>
            </w:r>
            <w:r>
              <w:rPr>
                <w:rFonts w:ascii="Simplified Arabic" w:hAnsi="Simplified Arabic" w:cs="Simplified Arabic"/>
                <w:b/>
                <w:bCs/>
                <w:sz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b/>
                <w:bCs/>
                <w:sz w:val="22"/>
                <w:rtl/>
                <w:lang w:bidi="ar-EG"/>
              </w:rPr>
              <w:t>معنى</w:t>
            </w:r>
            <w:r>
              <w:rPr>
                <w:rFonts w:ascii="Simplified Arabic" w:hAnsi="Simplified Arabic" w:cs="Simplified Arabic"/>
                <w:b/>
                <w:bCs/>
                <w:sz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b/>
                <w:bCs/>
                <w:sz w:val="22"/>
                <w:rtl/>
                <w:lang w:bidi="ar-EG"/>
              </w:rPr>
              <w:t>هذا</w:t>
            </w:r>
            <w:r>
              <w:rPr>
                <w:rFonts w:ascii="Simplified Arabic" w:hAnsi="Simplified Arabic" w:cs="Simplified Arabic"/>
                <w:b/>
                <w:bCs/>
                <w:sz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b/>
                <w:bCs/>
                <w:sz w:val="22"/>
                <w:rtl/>
                <w:lang w:bidi="ar-EG"/>
              </w:rPr>
              <w:t>بالنسبة</w:t>
            </w:r>
            <w:r>
              <w:rPr>
                <w:rFonts w:ascii="Simplified Arabic" w:hAnsi="Simplified Arabic" w:cs="Simplified Arabic"/>
                <w:b/>
                <w:bCs/>
                <w:sz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b/>
                <w:bCs/>
                <w:sz w:val="22"/>
                <w:rtl/>
                <w:lang w:bidi="ar-EG"/>
              </w:rPr>
              <w:t>لك</w:t>
            </w:r>
            <w:r w:rsidRPr="007709B9">
              <w:rPr>
                <w:rFonts w:ascii="Simplified Arabic" w:hAnsi="Simplified Arabic" w:cs="Simplified Arabic" w:hint="eastAsia"/>
                <w:b/>
                <w:bCs/>
                <w:sz w:val="22"/>
                <w:rtl/>
                <w:lang w:bidi="ar-EG"/>
              </w:rPr>
              <w:t>؟</w:t>
            </w:r>
          </w:p>
          <w:p w:rsidR="00A46E41" w:rsidRDefault="00A46E41" w:rsidP="00C03E3A">
            <w:pPr>
              <w:tabs>
                <w:tab w:val="left" w:pos="245"/>
              </w:tabs>
              <w:bidi/>
              <w:rPr>
                <w:rFonts w:ascii="Simplified Arabic" w:hAnsi="Simplified Arabic" w:cs="Simplified Arabic"/>
                <w:sz w:val="22"/>
                <w:lang w:bidi="ar-EG"/>
              </w:rPr>
            </w:pP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من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أقرب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شخصية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لك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في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هذه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القصة</w:t>
            </w:r>
            <w:r w:rsidRPr="007709B9"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؟</w:t>
            </w:r>
          </w:p>
          <w:p w:rsidR="00A46E41" w:rsidRDefault="00A46E41" w:rsidP="00C03E3A">
            <w:pPr>
              <w:numPr>
                <w:ilvl w:val="0"/>
                <w:numId w:val="46"/>
              </w:numPr>
              <w:tabs>
                <w:tab w:val="left" w:pos="245"/>
              </w:tabs>
              <w:bidi/>
              <w:ind w:left="245" w:hanging="245"/>
              <w:rPr>
                <w:rFonts w:ascii="Simplified Arabic" w:hAnsi="Simplified Arabic" w:cs="Simplified Arabic"/>
                <w:sz w:val="22"/>
                <w:lang w:bidi="ar-EG"/>
              </w:rPr>
            </w:pP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الرجل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الأعمى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–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فرح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لأنه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رأى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يسوع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>.</w:t>
            </w:r>
          </w:p>
          <w:p w:rsidR="00A46E41" w:rsidRDefault="00A46E41" w:rsidP="00C03E3A">
            <w:pPr>
              <w:numPr>
                <w:ilvl w:val="0"/>
                <w:numId w:val="46"/>
              </w:numPr>
              <w:tabs>
                <w:tab w:val="left" w:pos="245"/>
              </w:tabs>
              <w:bidi/>
              <w:ind w:left="245" w:hanging="245"/>
              <w:rPr>
                <w:rFonts w:ascii="Simplified Arabic" w:hAnsi="Simplified Arabic" w:cs="Simplified Arabic"/>
                <w:sz w:val="22"/>
                <w:lang w:bidi="ar-EG"/>
              </w:rPr>
            </w:pP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الجمع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الواقف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–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متعجبين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من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قدرة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يسوع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>.</w:t>
            </w:r>
          </w:p>
          <w:p w:rsidR="00A46E41" w:rsidRDefault="00A46E41" w:rsidP="00C03E3A">
            <w:pPr>
              <w:numPr>
                <w:ilvl w:val="0"/>
                <w:numId w:val="46"/>
              </w:numPr>
              <w:tabs>
                <w:tab w:val="left" w:pos="245"/>
              </w:tabs>
              <w:bidi/>
              <w:ind w:left="245" w:hanging="245"/>
              <w:rPr>
                <w:rFonts w:ascii="Simplified Arabic" w:hAnsi="Simplified Arabic" w:cs="Simplified Arabic"/>
                <w:sz w:val="22"/>
                <w:lang w:bidi="ar-EG"/>
              </w:rPr>
            </w:pP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أهل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الأعمى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–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خائفين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من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رجال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الدين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>.</w:t>
            </w:r>
          </w:p>
          <w:p w:rsidR="00A46E41" w:rsidRPr="00450058" w:rsidRDefault="00A46E41" w:rsidP="00C03E3A">
            <w:pPr>
              <w:numPr>
                <w:ilvl w:val="0"/>
                <w:numId w:val="46"/>
              </w:numPr>
              <w:tabs>
                <w:tab w:val="left" w:pos="245"/>
              </w:tabs>
              <w:bidi/>
              <w:ind w:left="245" w:hanging="245"/>
              <w:rPr>
                <w:rFonts w:ascii="Simplified Arabic" w:hAnsi="Simplified Arabic" w:cs="Simplified Arabic"/>
                <w:sz w:val="22"/>
                <w:lang w:bidi="ar-EG"/>
              </w:rPr>
            </w:pP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القادة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الدينيين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–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لا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يصدقون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من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هو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يسوع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>.</w:t>
            </w:r>
          </w:p>
          <w:p w:rsidR="00A46E41" w:rsidRPr="00450058" w:rsidRDefault="00A46E41" w:rsidP="00450058">
            <w:pPr>
              <w:bidi/>
              <w:rPr>
                <w:rFonts w:ascii="Simplified Arabic" w:hAnsi="Simplified Arabic" w:cs="Simplified Arabic"/>
                <w:b/>
                <w:bCs/>
                <w:sz w:val="22"/>
                <w:lang w:bidi="ar-EG"/>
              </w:rPr>
            </w:pPr>
            <w:r w:rsidRPr="007B5B75">
              <w:rPr>
                <w:rFonts w:ascii="Andalus" w:hAnsi="Andalus" w:cs="Andalus" w:hint="eastAsia"/>
                <w:b/>
                <w:bCs/>
                <w:sz w:val="44"/>
                <w:szCs w:val="36"/>
                <w:rtl/>
                <w:lang w:bidi="ar-EG"/>
              </w:rPr>
              <w:t>م</w:t>
            </w:r>
            <w:r>
              <w:rPr>
                <w:rFonts w:ascii="Simplified Arabic" w:hAnsi="Simplified Arabic" w:cs="Simplified Arabic"/>
                <w:b/>
                <w:bCs/>
                <w:sz w:val="22"/>
                <w:vertAlign w:val="superscript"/>
                <w:rtl/>
                <w:lang w:bidi="ar-EG"/>
              </w:rPr>
              <w:t>4</w:t>
            </w:r>
            <w:r>
              <w:rPr>
                <w:rFonts w:ascii="Simplified Arabic" w:hAnsi="Simplified Arabic" w:cs="Simplified Arabic"/>
                <w:b/>
                <w:bCs/>
                <w:sz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b/>
                <w:bCs/>
                <w:sz w:val="22"/>
                <w:rtl/>
                <w:lang w:bidi="ar-EG"/>
              </w:rPr>
              <w:t>من</w:t>
            </w:r>
            <w:r>
              <w:rPr>
                <w:rFonts w:ascii="Simplified Arabic" w:hAnsi="Simplified Arabic" w:cs="Simplified Arabic"/>
                <w:b/>
                <w:bCs/>
                <w:sz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b/>
                <w:bCs/>
                <w:sz w:val="22"/>
                <w:rtl/>
                <w:lang w:bidi="ar-EG"/>
              </w:rPr>
              <w:t>هو</w:t>
            </w:r>
            <w:r>
              <w:rPr>
                <w:rFonts w:ascii="Simplified Arabic" w:hAnsi="Simplified Arabic" w:cs="Simplified Arabic"/>
                <w:b/>
                <w:bCs/>
                <w:sz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b/>
                <w:bCs/>
                <w:sz w:val="22"/>
                <w:rtl/>
                <w:lang w:bidi="ar-EG"/>
              </w:rPr>
              <w:t>الأعمى</w:t>
            </w:r>
            <w:r>
              <w:rPr>
                <w:rFonts w:ascii="Simplified Arabic" w:hAnsi="Simplified Arabic" w:cs="Simplified Arabic"/>
                <w:b/>
                <w:bCs/>
                <w:sz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b/>
                <w:bCs/>
                <w:sz w:val="22"/>
                <w:rtl/>
                <w:lang w:bidi="ar-EG"/>
              </w:rPr>
              <w:t>الحقيقي</w:t>
            </w:r>
            <w:r w:rsidRPr="007709B9">
              <w:rPr>
                <w:rFonts w:ascii="Simplified Arabic" w:hAnsi="Simplified Arabic" w:cs="Simplified Arabic" w:hint="eastAsia"/>
                <w:b/>
                <w:bCs/>
                <w:sz w:val="22"/>
                <w:rtl/>
                <w:lang w:bidi="ar-EG"/>
              </w:rPr>
              <w:t>؟</w:t>
            </w:r>
          </w:p>
          <w:p w:rsidR="00A46E41" w:rsidRDefault="00A46E41" w:rsidP="00C3574D">
            <w:pPr>
              <w:numPr>
                <w:ilvl w:val="0"/>
                <w:numId w:val="46"/>
              </w:numPr>
              <w:tabs>
                <w:tab w:val="left" w:pos="245"/>
              </w:tabs>
              <w:bidi/>
              <w:ind w:left="245" w:hanging="245"/>
              <w:rPr>
                <w:rFonts w:ascii="Simplified Arabic" w:hAnsi="Simplified Arabic" w:cs="Simplified Arabic"/>
                <w:sz w:val="22"/>
                <w:lang w:bidi="ar-EG"/>
              </w:rPr>
            </w:pP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الكل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>.</w:t>
            </w:r>
          </w:p>
          <w:p w:rsidR="00A46E41" w:rsidRDefault="00A46E41" w:rsidP="00C3574D">
            <w:pPr>
              <w:numPr>
                <w:ilvl w:val="0"/>
                <w:numId w:val="46"/>
              </w:numPr>
              <w:tabs>
                <w:tab w:val="left" w:pos="245"/>
              </w:tabs>
              <w:bidi/>
              <w:ind w:left="245" w:hanging="245"/>
              <w:rPr>
                <w:rFonts w:ascii="Simplified Arabic" w:hAnsi="Simplified Arabic" w:cs="Simplified Arabic"/>
                <w:sz w:val="22"/>
                <w:lang w:bidi="ar-EG"/>
              </w:rPr>
            </w:pP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الفريسييون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>.</w:t>
            </w:r>
          </w:p>
          <w:p w:rsidR="00A46E41" w:rsidRDefault="00A46E41" w:rsidP="00C3574D">
            <w:pPr>
              <w:numPr>
                <w:ilvl w:val="0"/>
                <w:numId w:val="46"/>
              </w:numPr>
              <w:tabs>
                <w:tab w:val="left" w:pos="245"/>
              </w:tabs>
              <w:bidi/>
              <w:ind w:left="245" w:hanging="245"/>
              <w:rPr>
                <w:rFonts w:ascii="Simplified Arabic" w:hAnsi="Simplified Arabic" w:cs="Simplified Arabic"/>
                <w:sz w:val="22"/>
                <w:lang w:bidi="ar-EG"/>
              </w:rPr>
            </w:pP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الجيران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>.</w:t>
            </w:r>
          </w:p>
          <w:p w:rsidR="00A46E41" w:rsidRDefault="00A46E41" w:rsidP="00C3574D">
            <w:pPr>
              <w:numPr>
                <w:ilvl w:val="0"/>
                <w:numId w:val="46"/>
              </w:numPr>
              <w:tabs>
                <w:tab w:val="left" w:pos="245"/>
              </w:tabs>
              <w:bidi/>
              <w:ind w:left="245" w:hanging="245"/>
              <w:rPr>
                <w:rFonts w:ascii="Simplified Arabic" w:hAnsi="Simplified Arabic" w:cs="Simplified Arabic"/>
                <w:sz w:val="22"/>
                <w:lang w:bidi="ar-EG"/>
              </w:rPr>
            </w:pP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أهل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الأعمى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>.</w:t>
            </w:r>
          </w:p>
          <w:p w:rsidR="00A46E41" w:rsidRDefault="00A46E41" w:rsidP="00E131C4">
            <w:pPr>
              <w:tabs>
                <w:tab w:val="left" w:pos="245"/>
              </w:tabs>
              <w:bidi/>
              <w:spacing w:before="80"/>
              <w:rPr>
                <w:rFonts w:ascii="Simplified Arabic" w:hAnsi="Simplified Arabic" w:cs="Simplified Arabic"/>
                <w:sz w:val="22"/>
                <w:rtl/>
                <w:lang w:bidi="ar-EG"/>
              </w:rPr>
            </w:pP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اقرأ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يوحنا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14: 6.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عندما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نؤمن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بيسوع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يحدث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هذا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فقط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لأنه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هو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يفتح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عيوننا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.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جميعنا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في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ظلمة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روحية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ولكن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يسوع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يخلصنا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ويفتح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عيوننا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وقلوبنا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حتى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ندرك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محبته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ومن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هو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.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هل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اختبرت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يسوع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وهو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ينير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لك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الطريق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لكي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تعرفه؟</w:t>
            </w:r>
          </w:p>
          <w:p w:rsidR="00A46E41" w:rsidRPr="007709B9" w:rsidRDefault="00A46E41" w:rsidP="00450058">
            <w:pPr>
              <w:tabs>
                <w:tab w:val="left" w:pos="245"/>
              </w:tabs>
              <w:bidi/>
              <w:spacing w:before="80"/>
              <w:rPr>
                <w:rFonts w:ascii="Simplified Arabic" w:hAnsi="Simplified Arabic" w:cs="Simplified Arabic"/>
                <w:sz w:val="22"/>
                <w:lang w:bidi="ar-EG"/>
              </w:rPr>
            </w:pP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ما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هي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التحديات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النفسية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والجسدية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التي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ساعدتك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أن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ترى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عمل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الرب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في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حياتك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وفي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حياة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من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حولك؟</w:t>
            </w:r>
          </w:p>
          <w:p w:rsidR="00A46E41" w:rsidRPr="007709B9" w:rsidRDefault="00A46E41" w:rsidP="007709B9">
            <w:pPr>
              <w:bidi/>
              <w:spacing w:before="240"/>
              <w:rPr>
                <w:rFonts w:ascii="Simplified Arabic" w:hAnsi="Simplified Arabic" w:cs="Simplified Arabic"/>
                <w:sz w:val="22"/>
                <w:lang w:bidi="ar-EG"/>
              </w:rPr>
            </w:pPr>
          </w:p>
        </w:tc>
      </w:tr>
    </w:tbl>
    <w:p w:rsidR="00A46E41" w:rsidRDefault="00A46E41" w:rsidP="007709B9">
      <w:pPr>
        <w:bidi/>
        <w:rPr>
          <w:rFonts w:ascii="Simplified Arabic" w:hAnsi="Simplified Arabic" w:cs="Simplified Arabic"/>
          <w:sz w:val="22"/>
          <w:rtl/>
          <w:lang w:bidi="ar-EG"/>
        </w:rPr>
      </w:pPr>
    </w:p>
    <w:p w:rsidR="00A46E41" w:rsidRPr="00C474BE" w:rsidRDefault="00A46E41" w:rsidP="007709B9">
      <w:pPr>
        <w:bidi/>
        <w:rPr>
          <w:rFonts w:ascii="Simplified Arabic" w:hAnsi="Simplified Arabic" w:cs="Simplified Arabic"/>
          <w:sz w:val="22"/>
          <w:rtl/>
          <w:lang w:bidi="ar-EG"/>
        </w:rPr>
      </w:pPr>
    </w:p>
    <w:p w:rsidR="00A46E41" w:rsidRPr="007709B9" w:rsidRDefault="00A46E41" w:rsidP="007709B9">
      <w:pPr>
        <w:rPr>
          <w:sz w:val="22"/>
          <w:szCs w:val="20"/>
          <w:rtl/>
          <w:lang w:bidi="ar-EG"/>
        </w:rPr>
      </w:pPr>
    </w:p>
    <w:sectPr w:rsidR="00A46E41" w:rsidRPr="007709B9" w:rsidSect="00C3574D">
      <w:headerReference w:type="default" r:id="rId7"/>
      <w:footerReference w:type="default" r:id="rId8"/>
      <w:pgSz w:w="16839" w:h="11907" w:orient="landscape" w:code="9"/>
      <w:pgMar w:top="864" w:right="864" w:bottom="864" w:left="864" w:header="1699" w:footer="562" w:gutter="0"/>
      <w:cols w:space="709"/>
      <w:noEndnote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46E41" w:rsidRDefault="00A46E41">
      <w:r>
        <w:separator/>
      </w:r>
    </w:p>
  </w:endnote>
  <w:endnote w:type="continuationSeparator" w:id="1">
    <w:p w:rsidR="00A46E41" w:rsidRDefault="00A46E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altName w:val="Times New Roman"/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Helvetica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Andalus">
    <w:panose1 w:val="02010000000000000000"/>
    <w:charset w:val="B2"/>
    <w:family w:val="auto"/>
    <w:pitch w:val="variable"/>
    <w:sig w:usb0="00002001" w:usb1="00000000" w:usb2="00000000" w:usb3="00000000" w:csb0="0000004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6E41" w:rsidRDefault="00A46E41" w:rsidP="00EF3C39">
    <w:pPr>
      <w:pStyle w:val="Footer"/>
      <w:ind w:right="360"/>
    </w:pPr>
  </w:p>
  <w:p w:rsidR="00A46E41" w:rsidRDefault="00A46E41" w:rsidP="00CB20C4">
    <w:pPr>
      <w:pStyle w:val="Footer"/>
      <w:framePr w:wrap="auto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A46E41" w:rsidRPr="001E683B" w:rsidRDefault="00A46E41" w:rsidP="00EF3C39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46E41" w:rsidRDefault="00A46E41">
      <w:r>
        <w:separator/>
      </w:r>
    </w:p>
  </w:footnote>
  <w:footnote w:type="continuationSeparator" w:id="1">
    <w:p w:rsidR="00A46E41" w:rsidRDefault="00A46E4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6E41" w:rsidRPr="00F857F1" w:rsidRDefault="00A46E41" w:rsidP="005406D8">
    <w:pPr>
      <w:pStyle w:val="Header"/>
      <w:jc w:val="center"/>
      <w:rPr>
        <w:lang w:val="nl-NL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EB32D9"/>
    <w:multiLevelType w:val="hybridMultilevel"/>
    <w:tmpl w:val="C35C50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37620B"/>
    <w:multiLevelType w:val="hybridMultilevel"/>
    <w:tmpl w:val="1B8C15B0"/>
    <w:lvl w:ilvl="0" w:tplc="45CAC8E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9471427"/>
    <w:multiLevelType w:val="hybridMultilevel"/>
    <w:tmpl w:val="4900F9EC"/>
    <w:lvl w:ilvl="0" w:tplc="3148F67A">
      <w:start w:val="1"/>
      <w:numFmt w:val="bullet"/>
      <w:pStyle w:val="Styleo1CharComplex14pt"/>
      <w:lvlText w:val="•"/>
      <w:lvlJc w:val="left"/>
      <w:pPr>
        <w:tabs>
          <w:tab w:val="num" w:pos="360"/>
        </w:tabs>
        <w:ind w:left="360" w:hanging="360"/>
      </w:pPr>
      <w:rPr>
        <w:rFonts w:ascii="Times" w:hAnsi="Times" w:hint="default"/>
        <w:b/>
        <w:sz w:val="24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B846D90"/>
    <w:multiLevelType w:val="hybridMultilevel"/>
    <w:tmpl w:val="F3F0C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020412"/>
    <w:multiLevelType w:val="hybridMultilevel"/>
    <w:tmpl w:val="A2B0BF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494193"/>
    <w:multiLevelType w:val="hybridMultilevel"/>
    <w:tmpl w:val="D80026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5242B0B"/>
    <w:multiLevelType w:val="hybridMultilevel"/>
    <w:tmpl w:val="F8EE71E6"/>
    <w:lvl w:ilvl="0" w:tplc="B5CE5382">
      <w:start w:val="1"/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6284173"/>
    <w:multiLevelType w:val="hybridMultilevel"/>
    <w:tmpl w:val="4FC6F7F8"/>
    <w:lvl w:ilvl="0" w:tplc="10E47B10">
      <w:start w:val="5"/>
      <w:numFmt w:val="decimal"/>
      <w:lvlText w:val="%1."/>
      <w:lvlJc w:val="left"/>
      <w:pPr>
        <w:ind w:left="1079" w:hanging="360"/>
      </w:pPr>
      <w:rPr>
        <w:rFonts w:cs="Times New Roman" w:hint="default"/>
        <w:i w:val="0"/>
      </w:rPr>
    </w:lvl>
    <w:lvl w:ilvl="1" w:tplc="04090019">
      <w:start w:val="1"/>
      <w:numFmt w:val="lowerLetter"/>
      <w:lvlText w:val="%2."/>
      <w:lvlJc w:val="left"/>
      <w:pPr>
        <w:ind w:left="1799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19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39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59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7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39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1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39" w:hanging="180"/>
      </w:pPr>
      <w:rPr>
        <w:rFonts w:cs="Times New Roman"/>
      </w:rPr>
    </w:lvl>
  </w:abstractNum>
  <w:abstractNum w:abstractNumId="8">
    <w:nsid w:val="1B2F0A56"/>
    <w:multiLevelType w:val="hybridMultilevel"/>
    <w:tmpl w:val="551A2C3E"/>
    <w:lvl w:ilvl="0" w:tplc="B5483218">
      <w:start w:val="1"/>
      <w:numFmt w:val="bullet"/>
      <w:pStyle w:val="o1Char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C5642C0"/>
    <w:multiLevelType w:val="hybridMultilevel"/>
    <w:tmpl w:val="E1727F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F953C45"/>
    <w:multiLevelType w:val="hybridMultilevel"/>
    <w:tmpl w:val="BDB08D40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1963EA9"/>
    <w:multiLevelType w:val="hybridMultilevel"/>
    <w:tmpl w:val="3EFE08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1E86816"/>
    <w:multiLevelType w:val="hybridMultilevel"/>
    <w:tmpl w:val="BE5453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7017CA9"/>
    <w:multiLevelType w:val="hybridMultilevel"/>
    <w:tmpl w:val="5FAA665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84A5A9C"/>
    <w:multiLevelType w:val="hybridMultilevel"/>
    <w:tmpl w:val="5112B2AA"/>
    <w:lvl w:ilvl="0" w:tplc="DE2272E6">
      <w:start w:val="1"/>
      <w:numFmt w:val="lowerLetter"/>
      <w:lvlText w:val="%1."/>
      <w:lvlJc w:val="left"/>
      <w:pPr>
        <w:ind w:left="144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5">
    <w:nsid w:val="29ED3453"/>
    <w:multiLevelType w:val="hybridMultilevel"/>
    <w:tmpl w:val="A61AA9E0"/>
    <w:lvl w:ilvl="0" w:tplc="C6AE8690">
      <w:start w:val="6"/>
      <w:numFmt w:val="decimal"/>
      <w:lvlText w:val="%1."/>
      <w:lvlJc w:val="left"/>
      <w:pPr>
        <w:ind w:left="1079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799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19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39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59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7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39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1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39" w:hanging="180"/>
      </w:pPr>
      <w:rPr>
        <w:rFonts w:cs="Times New Roman"/>
      </w:rPr>
    </w:lvl>
  </w:abstractNum>
  <w:abstractNum w:abstractNumId="16">
    <w:nsid w:val="2CE039C3"/>
    <w:multiLevelType w:val="hybridMultilevel"/>
    <w:tmpl w:val="5E568F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DB24306"/>
    <w:multiLevelType w:val="hybridMultilevel"/>
    <w:tmpl w:val="FC88823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DB52D2A"/>
    <w:multiLevelType w:val="hybridMultilevel"/>
    <w:tmpl w:val="7AAA2AB8"/>
    <w:lvl w:ilvl="0" w:tplc="23061C42">
      <w:start w:val="1"/>
      <w:numFmt w:val="decimal"/>
      <w:lvlText w:val="%1-"/>
      <w:lvlJc w:val="left"/>
      <w:pPr>
        <w:ind w:left="1211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19">
    <w:nsid w:val="2F24241A"/>
    <w:multiLevelType w:val="hybridMultilevel"/>
    <w:tmpl w:val="85AA705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FBA2317"/>
    <w:multiLevelType w:val="hybridMultilevel"/>
    <w:tmpl w:val="800604F6"/>
    <w:lvl w:ilvl="0" w:tplc="C0366E9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365A6052"/>
    <w:multiLevelType w:val="hybridMultilevel"/>
    <w:tmpl w:val="0B4E2C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6995CE6"/>
    <w:multiLevelType w:val="hybridMultilevel"/>
    <w:tmpl w:val="C46A9456"/>
    <w:lvl w:ilvl="0" w:tplc="E7B4944C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3">
    <w:nsid w:val="47BB0787"/>
    <w:multiLevelType w:val="hybridMultilevel"/>
    <w:tmpl w:val="E1B8FB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8CC7FD1"/>
    <w:multiLevelType w:val="hybridMultilevel"/>
    <w:tmpl w:val="B8B2025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9AC1386"/>
    <w:multiLevelType w:val="hybridMultilevel"/>
    <w:tmpl w:val="63E6F9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BEA16D6"/>
    <w:multiLevelType w:val="hybridMultilevel"/>
    <w:tmpl w:val="2FA2C994"/>
    <w:lvl w:ilvl="0" w:tplc="ED602EFC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7">
    <w:nsid w:val="51281FDE"/>
    <w:multiLevelType w:val="hybridMultilevel"/>
    <w:tmpl w:val="617421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38B480F"/>
    <w:multiLevelType w:val="hybridMultilevel"/>
    <w:tmpl w:val="7B0E48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4854B8A"/>
    <w:multiLevelType w:val="hybridMultilevel"/>
    <w:tmpl w:val="3F2CE2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6610961"/>
    <w:multiLevelType w:val="hybridMultilevel"/>
    <w:tmpl w:val="48A8CB0E"/>
    <w:lvl w:ilvl="0" w:tplc="5E545070">
      <w:start w:val="1"/>
      <w:numFmt w:val="lowerLetter"/>
      <w:lvlText w:val="%1."/>
      <w:lvlJc w:val="left"/>
      <w:pPr>
        <w:ind w:left="144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1">
    <w:nsid w:val="5B9651BE"/>
    <w:multiLevelType w:val="hybridMultilevel"/>
    <w:tmpl w:val="C234FA16"/>
    <w:lvl w:ilvl="0" w:tplc="B820377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5D9C615C"/>
    <w:multiLevelType w:val="hybridMultilevel"/>
    <w:tmpl w:val="820EC6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DCA6800"/>
    <w:multiLevelType w:val="hybridMultilevel"/>
    <w:tmpl w:val="13BC8C9A"/>
    <w:lvl w:ilvl="0" w:tplc="5D88C0A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5EE4087D"/>
    <w:multiLevelType w:val="hybridMultilevel"/>
    <w:tmpl w:val="0044ADCE"/>
    <w:lvl w:ilvl="0" w:tplc="4AC86B30">
      <w:start w:val="1"/>
      <w:numFmt w:val="bullet"/>
      <w:pStyle w:val="o2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5FC2533A"/>
    <w:multiLevelType w:val="hybridMultilevel"/>
    <w:tmpl w:val="52ACF72E"/>
    <w:lvl w:ilvl="0" w:tplc="906AA4AE">
      <w:start w:val="1"/>
      <w:numFmt w:val="upperRoman"/>
      <w:lvlText w:val="%1."/>
      <w:lvlJc w:val="left"/>
      <w:pPr>
        <w:ind w:left="720" w:hanging="360"/>
      </w:pPr>
      <w:rPr>
        <w:rFonts w:ascii="Calibri" w:eastAsia="Times New Roman" w:hAnsi="Calibri"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61780812"/>
    <w:multiLevelType w:val="hybridMultilevel"/>
    <w:tmpl w:val="9E221E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1EE2224"/>
    <w:multiLevelType w:val="hybridMultilevel"/>
    <w:tmpl w:val="3B5EF12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64C8079D"/>
    <w:multiLevelType w:val="hybridMultilevel"/>
    <w:tmpl w:val="F9946490"/>
    <w:lvl w:ilvl="0" w:tplc="E2F697F4">
      <w:start w:val="1"/>
      <w:numFmt w:val="decimal"/>
      <w:lvlText w:val="(%1)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>
    <w:nsid w:val="65FE7E30"/>
    <w:multiLevelType w:val="hybridMultilevel"/>
    <w:tmpl w:val="71D8F65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>
    <w:nsid w:val="67A31596"/>
    <w:multiLevelType w:val="hybridMultilevel"/>
    <w:tmpl w:val="85827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ADA7A71"/>
    <w:multiLevelType w:val="hybridMultilevel"/>
    <w:tmpl w:val="162C1B56"/>
    <w:lvl w:ilvl="0" w:tplc="7074B5E2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>
    <w:nsid w:val="6D7D2D16"/>
    <w:multiLevelType w:val="hybridMultilevel"/>
    <w:tmpl w:val="B63CA5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04A08EC"/>
    <w:multiLevelType w:val="hybridMultilevel"/>
    <w:tmpl w:val="A0D451A0"/>
    <w:lvl w:ilvl="0" w:tplc="10E47B10">
      <w:start w:val="6"/>
      <w:numFmt w:val="decimal"/>
      <w:lvlText w:val="%1."/>
      <w:lvlJc w:val="left"/>
      <w:pPr>
        <w:ind w:left="1079" w:hanging="360"/>
      </w:pPr>
      <w:rPr>
        <w:rFonts w:cs="Times New Roman" w:hint="default"/>
        <w:i w:val="0"/>
      </w:rPr>
    </w:lvl>
    <w:lvl w:ilvl="1" w:tplc="04090019">
      <w:start w:val="1"/>
      <w:numFmt w:val="lowerLetter"/>
      <w:lvlText w:val="%2."/>
      <w:lvlJc w:val="left"/>
      <w:pPr>
        <w:ind w:left="1799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19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39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59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7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39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1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39" w:hanging="180"/>
      </w:pPr>
      <w:rPr>
        <w:rFonts w:cs="Times New Roman"/>
      </w:rPr>
    </w:lvl>
  </w:abstractNum>
  <w:abstractNum w:abstractNumId="44">
    <w:nsid w:val="739031DD"/>
    <w:multiLevelType w:val="hybridMultilevel"/>
    <w:tmpl w:val="519883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92E2588"/>
    <w:multiLevelType w:val="hybridMultilevel"/>
    <w:tmpl w:val="268E58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9FD2850"/>
    <w:multiLevelType w:val="hybridMultilevel"/>
    <w:tmpl w:val="763A10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7B287680"/>
    <w:multiLevelType w:val="hybridMultilevel"/>
    <w:tmpl w:val="7034F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7E0A0F67"/>
    <w:multiLevelType w:val="hybridMultilevel"/>
    <w:tmpl w:val="18EC91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34"/>
  </w:num>
  <w:num w:numId="4">
    <w:abstractNumId w:val="37"/>
  </w:num>
  <w:num w:numId="5">
    <w:abstractNumId w:val="39"/>
  </w:num>
  <w:num w:numId="6">
    <w:abstractNumId w:val="38"/>
  </w:num>
  <w:num w:numId="7">
    <w:abstractNumId w:val="6"/>
  </w:num>
  <w:num w:numId="8">
    <w:abstractNumId w:val="13"/>
  </w:num>
  <w:num w:numId="9">
    <w:abstractNumId w:val="33"/>
  </w:num>
  <w:num w:numId="10">
    <w:abstractNumId w:val="20"/>
  </w:num>
  <w:num w:numId="11">
    <w:abstractNumId w:val="31"/>
  </w:num>
  <w:num w:numId="12">
    <w:abstractNumId w:val="16"/>
  </w:num>
  <w:num w:numId="13">
    <w:abstractNumId w:val="35"/>
  </w:num>
  <w:num w:numId="14">
    <w:abstractNumId w:val="26"/>
  </w:num>
  <w:num w:numId="15">
    <w:abstractNumId w:val="30"/>
  </w:num>
  <w:num w:numId="16">
    <w:abstractNumId w:val="1"/>
  </w:num>
  <w:num w:numId="17">
    <w:abstractNumId w:val="22"/>
  </w:num>
  <w:num w:numId="18">
    <w:abstractNumId w:val="14"/>
  </w:num>
  <w:num w:numId="19">
    <w:abstractNumId w:val="15"/>
  </w:num>
  <w:num w:numId="20">
    <w:abstractNumId w:val="7"/>
  </w:num>
  <w:num w:numId="21">
    <w:abstractNumId w:val="43"/>
  </w:num>
  <w:num w:numId="22">
    <w:abstractNumId w:val="10"/>
  </w:num>
  <w:num w:numId="23">
    <w:abstractNumId w:val="41"/>
  </w:num>
  <w:num w:numId="24">
    <w:abstractNumId w:val="18"/>
  </w:num>
  <w:num w:numId="25">
    <w:abstractNumId w:val="47"/>
  </w:num>
  <w:num w:numId="26">
    <w:abstractNumId w:val="40"/>
  </w:num>
  <w:num w:numId="27">
    <w:abstractNumId w:val="36"/>
  </w:num>
  <w:num w:numId="28">
    <w:abstractNumId w:val="3"/>
  </w:num>
  <w:num w:numId="29">
    <w:abstractNumId w:val="4"/>
  </w:num>
  <w:num w:numId="30">
    <w:abstractNumId w:val="44"/>
  </w:num>
  <w:num w:numId="31">
    <w:abstractNumId w:val="9"/>
  </w:num>
  <w:num w:numId="32">
    <w:abstractNumId w:val="46"/>
  </w:num>
  <w:num w:numId="33">
    <w:abstractNumId w:val="5"/>
  </w:num>
  <w:num w:numId="34">
    <w:abstractNumId w:val="23"/>
  </w:num>
  <w:num w:numId="35">
    <w:abstractNumId w:val="0"/>
  </w:num>
  <w:num w:numId="36">
    <w:abstractNumId w:val="29"/>
  </w:num>
  <w:num w:numId="37">
    <w:abstractNumId w:val="25"/>
  </w:num>
  <w:num w:numId="38">
    <w:abstractNumId w:val="11"/>
  </w:num>
  <w:num w:numId="39">
    <w:abstractNumId w:val="28"/>
  </w:num>
  <w:num w:numId="40">
    <w:abstractNumId w:val="42"/>
  </w:num>
  <w:num w:numId="41">
    <w:abstractNumId w:val="32"/>
  </w:num>
  <w:num w:numId="42">
    <w:abstractNumId w:val="21"/>
  </w:num>
  <w:num w:numId="43">
    <w:abstractNumId w:val="27"/>
  </w:num>
  <w:num w:numId="44">
    <w:abstractNumId w:val="24"/>
  </w:num>
  <w:num w:numId="45">
    <w:abstractNumId w:val="19"/>
  </w:num>
  <w:num w:numId="46">
    <w:abstractNumId w:val="48"/>
  </w:num>
  <w:num w:numId="47">
    <w:abstractNumId w:val="45"/>
  </w:num>
  <w:num w:numId="48">
    <w:abstractNumId w:val="17"/>
  </w:num>
  <w:num w:numId="49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embedSystemFonts/>
  <w:bordersDoNotSurroundHeader/>
  <w:bordersDoNotSurroundFooter/>
  <w:defaultTabStop w:val="720"/>
  <w:autoHyphenation/>
  <w:hyphenationZone w:val="357"/>
  <w:doNotHyphenateCaps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85FA6"/>
    <w:rsid w:val="00000C0D"/>
    <w:rsid w:val="00001851"/>
    <w:rsid w:val="000036A4"/>
    <w:rsid w:val="000036C3"/>
    <w:rsid w:val="000041CE"/>
    <w:rsid w:val="000044C4"/>
    <w:rsid w:val="000058A1"/>
    <w:rsid w:val="00005CD6"/>
    <w:rsid w:val="0000690D"/>
    <w:rsid w:val="000074DD"/>
    <w:rsid w:val="00010C50"/>
    <w:rsid w:val="0001108F"/>
    <w:rsid w:val="00012C65"/>
    <w:rsid w:val="000152F2"/>
    <w:rsid w:val="0001669A"/>
    <w:rsid w:val="00016BC4"/>
    <w:rsid w:val="00017BDE"/>
    <w:rsid w:val="000211F9"/>
    <w:rsid w:val="00022961"/>
    <w:rsid w:val="00023049"/>
    <w:rsid w:val="000230E1"/>
    <w:rsid w:val="00023A6E"/>
    <w:rsid w:val="00024896"/>
    <w:rsid w:val="00024C54"/>
    <w:rsid w:val="000251D6"/>
    <w:rsid w:val="00025477"/>
    <w:rsid w:val="000257A7"/>
    <w:rsid w:val="00025A77"/>
    <w:rsid w:val="00025F06"/>
    <w:rsid w:val="000262E7"/>
    <w:rsid w:val="000275B6"/>
    <w:rsid w:val="00030A7E"/>
    <w:rsid w:val="00030A91"/>
    <w:rsid w:val="00032176"/>
    <w:rsid w:val="000325D1"/>
    <w:rsid w:val="00033A4A"/>
    <w:rsid w:val="00033FD4"/>
    <w:rsid w:val="00036813"/>
    <w:rsid w:val="000404E4"/>
    <w:rsid w:val="00040E62"/>
    <w:rsid w:val="000410F5"/>
    <w:rsid w:val="000420A7"/>
    <w:rsid w:val="0004283B"/>
    <w:rsid w:val="00043805"/>
    <w:rsid w:val="00044B19"/>
    <w:rsid w:val="00045CEA"/>
    <w:rsid w:val="0005016A"/>
    <w:rsid w:val="0005069B"/>
    <w:rsid w:val="00050BBF"/>
    <w:rsid w:val="00050FC6"/>
    <w:rsid w:val="00051892"/>
    <w:rsid w:val="00051E23"/>
    <w:rsid w:val="000525D9"/>
    <w:rsid w:val="00054349"/>
    <w:rsid w:val="000547C8"/>
    <w:rsid w:val="000549A1"/>
    <w:rsid w:val="000551CD"/>
    <w:rsid w:val="000553C9"/>
    <w:rsid w:val="00056F3F"/>
    <w:rsid w:val="0005739F"/>
    <w:rsid w:val="000573E2"/>
    <w:rsid w:val="000626B4"/>
    <w:rsid w:val="00062C12"/>
    <w:rsid w:val="00063180"/>
    <w:rsid w:val="00063201"/>
    <w:rsid w:val="00063813"/>
    <w:rsid w:val="00063CDA"/>
    <w:rsid w:val="00063F1B"/>
    <w:rsid w:val="00064B19"/>
    <w:rsid w:val="00065FAE"/>
    <w:rsid w:val="0006733B"/>
    <w:rsid w:val="000703BA"/>
    <w:rsid w:val="000706D1"/>
    <w:rsid w:val="00071313"/>
    <w:rsid w:val="00071635"/>
    <w:rsid w:val="00071FA1"/>
    <w:rsid w:val="0007214A"/>
    <w:rsid w:val="00073427"/>
    <w:rsid w:val="000740AD"/>
    <w:rsid w:val="00074CC6"/>
    <w:rsid w:val="00075627"/>
    <w:rsid w:val="00075AB6"/>
    <w:rsid w:val="00075D20"/>
    <w:rsid w:val="00080AC7"/>
    <w:rsid w:val="0008193F"/>
    <w:rsid w:val="00083064"/>
    <w:rsid w:val="00085512"/>
    <w:rsid w:val="000855C5"/>
    <w:rsid w:val="00086203"/>
    <w:rsid w:val="00086439"/>
    <w:rsid w:val="00087F9B"/>
    <w:rsid w:val="00091112"/>
    <w:rsid w:val="00091CD5"/>
    <w:rsid w:val="000926C8"/>
    <w:rsid w:val="0009390C"/>
    <w:rsid w:val="0009409A"/>
    <w:rsid w:val="000958F4"/>
    <w:rsid w:val="00097020"/>
    <w:rsid w:val="00097701"/>
    <w:rsid w:val="00097AEF"/>
    <w:rsid w:val="000A09B7"/>
    <w:rsid w:val="000A1524"/>
    <w:rsid w:val="000A22CC"/>
    <w:rsid w:val="000A22D7"/>
    <w:rsid w:val="000A2DBD"/>
    <w:rsid w:val="000A3820"/>
    <w:rsid w:val="000A4EA4"/>
    <w:rsid w:val="000A641C"/>
    <w:rsid w:val="000A697B"/>
    <w:rsid w:val="000B0787"/>
    <w:rsid w:val="000B0EA4"/>
    <w:rsid w:val="000B2351"/>
    <w:rsid w:val="000B2A41"/>
    <w:rsid w:val="000B3532"/>
    <w:rsid w:val="000B35EC"/>
    <w:rsid w:val="000C0743"/>
    <w:rsid w:val="000C0A23"/>
    <w:rsid w:val="000C1A8E"/>
    <w:rsid w:val="000C2588"/>
    <w:rsid w:val="000C2689"/>
    <w:rsid w:val="000C2DC7"/>
    <w:rsid w:val="000C3E2C"/>
    <w:rsid w:val="000C479F"/>
    <w:rsid w:val="000C57C8"/>
    <w:rsid w:val="000C6559"/>
    <w:rsid w:val="000C65AC"/>
    <w:rsid w:val="000C6B86"/>
    <w:rsid w:val="000C7BE6"/>
    <w:rsid w:val="000D174C"/>
    <w:rsid w:val="000D233B"/>
    <w:rsid w:val="000D2D3D"/>
    <w:rsid w:val="000D3478"/>
    <w:rsid w:val="000D37B1"/>
    <w:rsid w:val="000D3878"/>
    <w:rsid w:val="000D4D50"/>
    <w:rsid w:val="000D610E"/>
    <w:rsid w:val="000D6DD5"/>
    <w:rsid w:val="000E18CA"/>
    <w:rsid w:val="000E23BF"/>
    <w:rsid w:val="000E2E71"/>
    <w:rsid w:val="000E34F7"/>
    <w:rsid w:val="000E3699"/>
    <w:rsid w:val="000E3A52"/>
    <w:rsid w:val="000E3B33"/>
    <w:rsid w:val="000E4DD0"/>
    <w:rsid w:val="000E7781"/>
    <w:rsid w:val="000F016C"/>
    <w:rsid w:val="000F09B0"/>
    <w:rsid w:val="000F1B1D"/>
    <w:rsid w:val="000F281C"/>
    <w:rsid w:val="000F4CFA"/>
    <w:rsid w:val="000F4E0A"/>
    <w:rsid w:val="000F6150"/>
    <w:rsid w:val="000F6405"/>
    <w:rsid w:val="000F6C60"/>
    <w:rsid w:val="000F775D"/>
    <w:rsid w:val="0010024D"/>
    <w:rsid w:val="001027D8"/>
    <w:rsid w:val="0010340D"/>
    <w:rsid w:val="00103770"/>
    <w:rsid w:val="00105607"/>
    <w:rsid w:val="001056D2"/>
    <w:rsid w:val="00105AE8"/>
    <w:rsid w:val="00105C65"/>
    <w:rsid w:val="00106784"/>
    <w:rsid w:val="00106BF4"/>
    <w:rsid w:val="001079FB"/>
    <w:rsid w:val="00110341"/>
    <w:rsid w:val="00110A5C"/>
    <w:rsid w:val="00111D19"/>
    <w:rsid w:val="001122DD"/>
    <w:rsid w:val="00112838"/>
    <w:rsid w:val="001136CF"/>
    <w:rsid w:val="00113754"/>
    <w:rsid w:val="00114547"/>
    <w:rsid w:val="00114676"/>
    <w:rsid w:val="00114827"/>
    <w:rsid w:val="00120EEF"/>
    <w:rsid w:val="00121559"/>
    <w:rsid w:val="00123B2E"/>
    <w:rsid w:val="001240CC"/>
    <w:rsid w:val="00127E41"/>
    <w:rsid w:val="00130522"/>
    <w:rsid w:val="001329A0"/>
    <w:rsid w:val="0013503B"/>
    <w:rsid w:val="001352CD"/>
    <w:rsid w:val="00135B6F"/>
    <w:rsid w:val="00140DD5"/>
    <w:rsid w:val="00141E76"/>
    <w:rsid w:val="0014218F"/>
    <w:rsid w:val="001425B9"/>
    <w:rsid w:val="00143251"/>
    <w:rsid w:val="00143C14"/>
    <w:rsid w:val="00143F45"/>
    <w:rsid w:val="001446AD"/>
    <w:rsid w:val="0014492A"/>
    <w:rsid w:val="00144DA8"/>
    <w:rsid w:val="001465CE"/>
    <w:rsid w:val="00147CBA"/>
    <w:rsid w:val="00151F10"/>
    <w:rsid w:val="00152964"/>
    <w:rsid w:val="001530F2"/>
    <w:rsid w:val="00153EA8"/>
    <w:rsid w:val="00154AFD"/>
    <w:rsid w:val="0015553F"/>
    <w:rsid w:val="00155A34"/>
    <w:rsid w:val="00156FF4"/>
    <w:rsid w:val="00157148"/>
    <w:rsid w:val="00157640"/>
    <w:rsid w:val="001577B5"/>
    <w:rsid w:val="00157A95"/>
    <w:rsid w:val="00157A97"/>
    <w:rsid w:val="001602E4"/>
    <w:rsid w:val="00160887"/>
    <w:rsid w:val="00161A47"/>
    <w:rsid w:val="00161AEE"/>
    <w:rsid w:val="00162433"/>
    <w:rsid w:val="00162915"/>
    <w:rsid w:val="00162E60"/>
    <w:rsid w:val="001634A3"/>
    <w:rsid w:val="001636BC"/>
    <w:rsid w:val="00164CAE"/>
    <w:rsid w:val="0016577E"/>
    <w:rsid w:val="00165FEC"/>
    <w:rsid w:val="0016633A"/>
    <w:rsid w:val="00166C62"/>
    <w:rsid w:val="001674AC"/>
    <w:rsid w:val="00171615"/>
    <w:rsid w:val="00171A54"/>
    <w:rsid w:val="0017204B"/>
    <w:rsid w:val="001723FE"/>
    <w:rsid w:val="00172774"/>
    <w:rsid w:val="00174E9C"/>
    <w:rsid w:val="00176B3A"/>
    <w:rsid w:val="00177A6F"/>
    <w:rsid w:val="00181918"/>
    <w:rsid w:val="00181B66"/>
    <w:rsid w:val="001829C3"/>
    <w:rsid w:val="00183816"/>
    <w:rsid w:val="00183C66"/>
    <w:rsid w:val="00183F6B"/>
    <w:rsid w:val="00184575"/>
    <w:rsid w:val="00184A24"/>
    <w:rsid w:val="00187622"/>
    <w:rsid w:val="00190326"/>
    <w:rsid w:val="00190BDD"/>
    <w:rsid w:val="00191988"/>
    <w:rsid w:val="001923B8"/>
    <w:rsid w:val="00192F25"/>
    <w:rsid w:val="00193246"/>
    <w:rsid w:val="00193C53"/>
    <w:rsid w:val="00194703"/>
    <w:rsid w:val="00195BBF"/>
    <w:rsid w:val="0019648B"/>
    <w:rsid w:val="001968F3"/>
    <w:rsid w:val="00197B40"/>
    <w:rsid w:val="00197D00"/>
    <w:rsid w:val="001A0564"/>
    <w:rsid w:val="001A056B"/>
    <w:rsid w:val="001A3280"/>
    <w:rsid w:val="001A3647"/>
    <w:rsid w:val="001A36E0"/>
    <w:rsid w:val="001A5E6B"/>
    <w:rsid w:val="001A5F63"/>
    <w:rsid w:val="001A712E"/>
    <w:rsid w:val="001A72BD"/>
    <w:rsid w:val="001B072E"/>
    <w:rsid w:val="001B0A0B"/>
    <w:rsid w:val="001B1257"/>
    <w:rsid w:val="001B3291"/>
    <w:rsid w:val="001B3674"/>
    <w:rsid w:val="001B3937"/>
    <w:rsid w:val="001B621F"/>
    <w:rsid w:val="001B75B5"/>
    <w:rsid w:val="001C06DC"/>
    <w:rsid w:val="001C09ED"/>
    <w:rsid w:val="001C0FD3"/>
    <w:rsid w:val="001C1146"/>
    <w:rsid w:val="001C13E1"/>
    <w:rsid w:val="001C2CDB"/>
    <w:rsid w:val="001C36B8"/>
    <w:rsid w:val="001C41E8"/>
    <w:rsid w:val="001C42A5"/>
    <w:rsid w:val="001C4D54"/>
    <w:rsid w:val="001C5775"/>
    <w:rsid w:val="001C6B25"/>
    <w:rsid w:val="001C6DCF"/>
    <w:rsid w:val="001C6E6E"/>
    <w:rsid w:val="001D00E0"/>
    <w:rsid w:val="001D1218"/>
    <w:rsid w:val="001D206E"/>
    <w:rsid w:val="001D245F"/>
    <w:rsid w:val="001D330B"/>
    <w:rsid w:val="001D4574"/>
    <w:rsid w:val="001D4650"/>
    <w:rsid w:val="001D6E68"/>
    <w:rsid w:val="001E02B8"/>
    <w:rsid w:val="001E0347"/>
    <w:rsid w:val="001E056F"/>
    <w:rsid w:val="001E0E05"/>
    <w:rsid w:val="001E19C9"/>
    <w:rsid w:val="001E3635"/>
    <w:rsid w:val="001E391E"/>
    <w:rsid w:val="001E4DC2"/>
    <w:rsid w:val="001E4F1D"/>
    <w:rsid w:val="001E639A"/>
    <w:rsid w:val="001E6552"/>
    <w:rsid w:val="001E683B"/>
    <w:rsid w:val="001E6D3B"/>
    <w:rsid w:val="001F0E52"/>
    <w:rsid w:val="001F0F98"/>
    <w:rsid w:val="001F351F"/>
    <w:rsid w:val="001F3A03"/>
    <w:rsid w:val="001F3F9E"/>
    <w:rsid w:val="001F437E"/>
    <w:rsid w:val="001F5C69"/>
    <w:rsid w:val="001F6473"/>
    <w:rsid w:val="001F6909"/>
    <w:rsid w:val="001F762A"/>
    <w:rsid w:val="001F7B0D"/>
    <w:rsid w:val="002004D1"/>
    <w:rsid w:val="00200A4C"/>
    <w:rsid w:val="00201227"/>
    <w:rsid w:val="0020251A"/>
    <w:rsid w:val="00202802"/>
    <w:rsid w:val="002032B1"/>
    <w:rsid w:val="00203EE6"/>
    <w:rsid w:val="00204F9C"/>
    <w:rsid w:val="00205FB4"/>
    <w:rsid w:val="002061D8"/>
    <w:rsid w:val="0020740C"/>
    <w:rsid w:val="0021252A"/>
    <w:rsid w:val="002125F9"/>
    <w:rsid w:val="00212B67"/>
    <w:rsid w:val="0021324E"/>
    <w:rsid w:val="0021496C"/>
    <w:rsid w:val="00214F22"/>
    <w:rsid w:val="002151B8"/>
    <w:rsid w:val="002218CD"/>
    <w:rsid w:val="00222E42"/>
    <w:rsid w:val="00222EC0"/>
    <w:rsid w:val="00225AA1"/>
    <w:rsid w:val="00226F6B"/>
    <w:rsid w:val="00227746"/>
    <w:rsid w:val="002277F7"/>
    <w:rsid w:val="00230DDC"/>
    <w:rsid w:val="00232074"/>
    <w:rsid w:val="0023262B"/>
    <w:rsid w:val="00232A63"/>
    <w:rsid w:val="00232B16"/>
    <w:rsid w:val="002338DD"/>
    <w:rsid w:val="00234F53"/>
    <w:rsid w:val="002407F4"/>
    <w:rsid w:val="00240CFD"/>
    <w:rsid w:val="00241D11"/>
    <w:rsid w:val="002467A8"/>
    <w:rsid w:val="0024690F"/>
    <w:rsid w:val="002479C8"/>
    <w:rsid w:val="00250367"/>
    <w:rsid w:val="00250CAF"/>
    <w:rsid w:val="00251A1A"/>
    <w:rsid w:val="0025236A"/>
    <w:rsid w:val="00253B57"/>
    <w:rsid w:val="00254437"/>
    <w:rsid w:val="002547B0"/>
    <w:rsid w:val="00256032"/>
    <w:rsid w:val="00256E57"/>
    <w:rsid w:val="00261489"/>
    <w:rsid w:val="00261CB0"/>
    <w:rsid w:val="00262252"/>
    <w:rsid w:val="00263AC4"/>
    <w:rsid w:val="0026489B"/>
    <w:rsid w:val="00264A16"/>
    <w:rsid w:val="0026528F"/>
    <w:rsid w:val="0026589A"/>
    <w:rsid w:val="00266A3C"/>
    <w:rsid w:val="00266DA8"/>
    <w:rsid w:val="00267310"/>
    <w:rsid w:val="002677C7"/>
    <w:rsid w:val="002678FE"/>
    <w:rsid w:val="00270ABA"/>
    <w:rsid w:val="0027180A"/>
    <w:rsid w:val="00274308"/>
    <w:rsid w:val="002746F2"/>
    <w:rsid w:val="00274E92"/>
    <w:rsid w:val="00275750"/>
    <w:rsid w:val="00275932"/>
    <w:rsid w:val="00276D54"/>
    <w:rsid w:val="002777E5"/>
    <w:rsid w:val="00281E35"/>
    <w:rsid w:val="00283694"/>
    <w:rsid w:val="002849D4"/>
    <w:rsid w:val="00284F13"/>
    <w:rsid w:val="00285B23"/>
    <w:rsid w:val="00286932"/>
    <w:rsid w:val="00287655"/>
    <w:rsid w:val="00290145"/>
    <w:rsid w:val="0029142D"/>
    <w:rsid w:val="00291534"/>
    <w:rsid w:val="002915A1"/>
    <w:rsid w:val="00291A83"/>
    <w:rsid w:val="00292D42"/>
    <w:rsid w:val="00293222"/>
    <w:rsid w:val="00293434"/>
    <w:rsid w:val="00296726"/>
    <w:rsid w:val="00297649"/>
    <w:rsid w:val="002976B2"/>
    <w:rsid w:val="00297D34"/>
    <w:rsid w:val="002A1742"/>
    <w:rsid w:val="002A1CE7"/>
    <w:rsid w:val="002A2884"/>
    <w:rsid w:val="002A29E4"/>
    <w:rsid w:val="002A2EAD"/>
    <w:rsid w:val="002A3872"/>
    <w:rsid w:val="002A3959"/>
    <w:rsid w:val="002A6DF2"/>
    <w:rsid w:val="002A7221"/>
    <w:rsid w:val="002A7B46"/>
    <w:rsid w:val="002B022A"/>
    <w:rsid w:val="002B4138"/>
    <w:rsid w:val="002B46A2"/>
    <w:rsid w:val="002B4B0C"/>
    <w:rsid w:val="002B5574"/>
    <w:rsid w:val="002B74CA"/>
    <w:rsid w:val="002B7BA1"/>
    <w:rsid w:val="002C0638"/>
    <w:rsid w:val="002C11F4"/>
    <w:rsid w:val="002C1BFF"/>
    <w:rsid w:val="002C2536"/>
    <w:rsid w:val="002C312C"/>
    <w:rsid w:val="002C457F"/>
    <w:rsid w:val="002C529C"/>
    <w:rsid w:val="002C52A8"/>
    <w:rsid w:val="002C57E6"/>
    <w:rsid w:val="002D128F"/>
    <w:rsid w:val="002D1870"/>
    <w:rsid w:val="002D3757"/>
    <w:rsid w:val="002D62FF"/>
    <w:rsid w:val="002D6C13"/>
    <w:rsid w:val="002D791D"/>
    <w:rsid w:val="002E0DD0"/>
    <w:rsid w:val="002E0EF1"/>
    <w:rsid w:val="002E1355"/>
    <w:rsid w:val="002E169C"/>
    <w:rsid w:val="002E2F64"/>
    <w:rsid w:val="002E31F9"/>
    <w:rsid w:val="002E3653"/>
    <w:rsid w:val="002E393D"/>
    <w:rsid w:val="002E3B1D"/>
    <w:rsid w:val="002E4666"/>
    <w:rsid w:val="002E533B"/>
    <w:rsid w:val="002E70BE"/>
    <w:rsid w:val="002E7218"/>
    <w:rsid w:val="002E763A"/>
    <w:rsid w:val="002E78FB"/>
    <w:rsid w:val="002F1BFB"/>
    <w:rsid w:val="002F1E07"/>
    <w:rsid w:val="002F3E2F"/>
    <w:rsid w:val="002F454D"/>
    <w:rsid w:val="002F4E1F"/>
    <w:rsid w:val="002F5555"/>
    <w:rsid w:val="002F6E2A"/>
    <w:rsid w:val="00300BA9"/>
    <w:rsid w:val="003013DD"/>
    <w:rsid w:val="00301499"/>
    <w:rsid w:val="00303476"/>
    <w:rsid w:val="00303775"/>
    <w:rsid w:val="00303B0F"/>
    <w:rsid w:val="003076BA"/>
    <w:rsid w:val="00307961"/>
    <w:rsid w:val="00307BF4"/>
    <w:rsid w:val="00310258"/>
    <w:rsid w:val="00310AA5"/>
    <w:rsid w:val="00310C0C"/>
    <w:rsid w:val="00312400"/>
    <w:rsid w:val="00312EA1"/>
    <w:rsid w:val="00313372"/>
    <w:rsid w:val="00313A44"/>
    <w:rsid w:val="003153CC"/>
    <w:rsid w:val="003155F5"/>
    <w:rsid w:val="0031740C"/>
    <w:rsid w:val="003174EA"/>
    <w:rsid w:val="00317C18"/>
    <w:rsid w:val="003200A3"/>
    <w:rsid w:val="003208FD"/>
    <w:rsid w:val="00321B7E"/>
    <w:rsid w:val="00323271"/>
    <w:rsid w:val="003270B2"/>
    <w:rsid w:val="00330F24"/>
    <w:rsid w:val="003325DC"/>
    <w:rsid w:val="00332D22"/>
    <w:rsid w:val="00334935"/>
    <w:rsid w:val="00340B83"/>
    <w:rsid w:val="00340EED"/>
    <w:rsid w:val="00341575"/>
    <w:rsid w:val="00341576"/>
    <w:rsid w:val="0034508E"/>
    <w:rsid w:val="003459E3"/>
    <w:rsid w:val="00345DE0"/>
    <w:rsid w:val="003469E1"/>
    <w:rsid w:val="00350738"/>
    <w:rsid w:val="00350AA1"/>
    <w:rsid w:val="00350B05"/>
    <w:rsid w:val="00351F8D"/>
    <w:rsid w:val="0035251B"/>
    <w:rsid w:val="00352644"/>
    <w:rsid w:val="00353DCD"/>
    <w:rsid w:val="003541E4"/>
    <w:rsid w:val="003548E3"/>
    <w:rsid w:val="00356EAB"/>
    <w:rsid w:val="00357F66"/>
    <w:rsid w:val="003612DF"/>
    <w:rsid w:val="003625D7"/>
    <w:rsid w:val="00362D34"/>
    <w:rsid w:val="003650D7"/>
    <w:rsid w:val="00370208"/>
    <w:rsid w:val="0037214D"/>
    <w:rsid w:val="0037572A"/>
    <w:rsid w:val="00375A24"/>
    <w:rsid w:val="00383BCA"/>
    <w:rsid w:val="00385BB8"/>
    <w:rsid w:val="00387849"/>
    <w:rsid w:val="003878F8"/>
    <w:rsid w:val="00391872"/>
    <w:rsid w:val="00391CCD"/>
    <w:rsid w:val="00391DAD"/>
    <w:rsid w:val="0039209E"/>
    <w:rsid w:val="003920A9"/>
    <w:rsid w:val="00392A1F"/>
    <w:rsid w:val="00395DEC"/>
    <w:rsid w:val="00396E6C"/>
    <w:rsid w:val="003A010A"/>
    <w:rsid w:val="003A0171"/>
    <w:rsid w:val="003A0606"/>
    <w:rsid w:val="003A0BD3"/>
    <w:rsid w:val="003A188C"/>
    <w:rsid w:val="003A27E6"/>
    <w:rsid w:val="003A375B"/>
    <w:rsid w:val="003A4127"/>
    <w:rsid w:val="003A4AB9"/>
    <w:rsid w:val="003A4FC6"/>
    <w:rsid w:val="003A52B5"/>
    <w:rsid w:val="003A5F25"/>
    <w:rsid w:val="003A6CAF"/>
    <w:rsid w:val="003A6F45"/>
    <w:rsid w:val="003A7A6D"/>
    <w:rsid w:val="003A7EBC"/>
    <w:rsid w:val="003B0B66"/>
    <w:rsid w:val="003B1E07"/>
    <w:rsid w:val="003B3144"/>
    <w:rsid w:val="003B346B"/>
    <w:rsid w:val="003B5999"/>
    <w:rsid w:val="003B776E"/>
    <w:rsid w:val="003C19C9"/>
    <w:rsid w:val="003C1F33"/>
    <w:rsid w:val="003C3729"/>
    <w:rsid w:val="003C3CD5"/>
    <w:rsid w:val="003C3D88"/>
    <w:rsid w:val="003C4011"/>
    <w:rsid w:val="003C51AC"/>
    <w:rsid w:val="003C5608"/>
    <w:rsid w:val="003C64DD"/>
    <w:rsid w:val="003C65B0"/>
    <w:rsid w:val="003C71C8"/>
    <w:rsid w:val="003C7D24"/>
    <w:rsid w:val="003C7FF6"/>
    <w:rsid w:val="003D0782"/>
    <w:rsid w:val="003D08C7"/>
    <w:rsid w:val="003D127E"/>
    <w:rsid w:val="003D2303"/>
    <w:rsid w:val="003D35D6"/>
    <w:rsid w:val="003D4173"/>
    <w:rsid w:val="003D41C7"/>
    <w:rsid w:val="003D5602"/>
    <w:rsid w:val="003D66A9"/>
    <w:rsid w:val="003D714D"/>
    <w:rsid w:val="003D770A"/>
    <w:rsid w:val="003E0A53"/>
    <w:rsid w:val="003E1B6E"/>
    <w:rsid w:val="003E6296"/>
    <w:rsid w:val="003E6F24"/>
    <w:rsid w:val="003F1B10"/>
    <w:rsid w:val="003F27EF"/>
    <w:rsid w:val="003F44A7"/>
    <w:rsid w:val="003F4B84"/>
    <w:rsid w:val="003F5010"/>
    <w:rsid w:val="003F5394"/>
    <w:rsid w:val="003F5535"/>
    <w:rsid w:val="003F79ED"/>
    <w:rsid w:val="004018F6"/>
    <w:rsid w:val="00401E7F"/>
    <w:rsid w:val="004031D0"/>
    <w:rsid w:val="0040515F"/>
    <w:rsid w:val="004059A3"/>
    <w:rsid w:val="00406C75"/>
    <w:rsid w:val="00407B55"/>
    <w:rsid w:val="004100C1"/>
    <w:rsid w:val="00410875"/>
    <w:rsid w:val="0041095F"/>
    <w:rsid w:val="0041351F"/>
    <w:rsid w:val="00413ED3"/>
    <w:rsid w:val="0041612A"/>
    <w:rsid w:val="0041677A"/>
    <w:rsid w:val="00420083"/>
    <w:rsid w:val="004209D0"/>
    <w:rsid w:val="00420C22"/>
    <w:rsid w:val="00425B68"/>
    <w:rsid w:val="0042607D"/>
    <w:rsid w:val="00426B3C"/>
    <w:rsid w:val="00426E49"/>
    <w:rsid w:val="00427339"/>
    <w:rsid w:val="004274F1"/>
    <w:rsid w:val="0042764E"/>
    <w:rsid w:val="00427C17"/>
    <w:rsid w:val="0043040F"/>
    <w:rsid w:val="004309ED"/>
    <w:rsid w:val="004313D5"/>
    <w:rsid w:val="00431718"/>
    <w:rsid w:val="00431FB4"/>
    <w:rsid w:val="004337C8"/>
    <w:rsid w:val="0043398E"/>
    <w:rsid w:val="00433C09"/>
    <w:rsid w:val="00433E64"/>
    <w:rsid w:val="00435BC1"/>
    <w:rsid w:val="0043706E"/>
    <w:rsid w:val="00437BB8"/>
    <w:rsid w:val="004408E2"/>
    <w:rsid w:val="00441666"/>
    <w:rsid w:val="004440D2"/>
    <w:rsid w:val="00446BA0"/>
    <w:rsid w:val="00447082"/>
    <w:rsid w:val="004472BC"/>
    <w:rsid w:val="004475D6"/>
    <w:rsid w:val="00450058"/>
    <w:rsid w:val="00452E9B"/>
    <w:rsid w:val="00454567"/>
    <w:rsid w:val="00454E92"/>
    <w:rsid w:val="004569AA"/>
    <w:rsid w:val="0046018D"/>
    <w:rsid w:val="00462663"/>
    <w:rsid w:val="00462C07"/>
    <w:rsid w:val="0046404B"/>
    <w:rsid w:val="00464E80"/>
    <w:rsid w:val="00465FAB"/>
    <w:rsid w:val="0046673B"/>
    <w:rsid w:val="00470794"/>
    <w:rsid w:val="00473B2C"/>
    <w:rsid w:val="00474A63"/>
    <w:rsid w:val="004750D4"/>
    <w:rsid w:val="00477200"/>
    <w:rsid w:val="00477293"/>
    <w:rsid w:val="004808D3"/>
    <w:rsid w:val="0048487C"/>
    <w:rsid w:val="00484C4A"/>
    <w:rsid w:val="00487CEC"/>
    <w:rsid w:val="00490561"/>
    <w:rsid w:val="00491C91"/>
    <w:rsid w:val="0049402E"/>
    <w:rsid w:val="004977F5"/>
    <w:rsid w:val="004A17F1"/>
    <w:rsid w:val="004A1BDE"/>
    <w:rsid w:val="004A1FAF"/>
    <w:rsid w:val="004A2F27"/>
    <w:rsid w:val="004A32FA"/>
    <w:rsid w:val="004A364A"/>
    <w:rsid w:val="004A5361"/>
    <w:rsid w:val="004A6214"/>
    <w:rsid w:val="004A640E"/>
    <w:rsid w:val="004A6719"/>
    <w:rsid w:val="004A68FB"/>
    <w:rsid w:val="004A7D6A"/>
    <w:rsid w:val="004B083A"/>
    <w:rsid w:val="004B09FA"/>
    <w:rsid w:val="004B1D7E"/>
    <w:rsid w:val="004B24F1"/>
    <w:rsid w:val="004B2ED1"/>
    <w:rsid w:val="004B3969"/>
    <w:rsid w:val="004B439B"/>
    <w:rsid w:val="004B6073"/>
    <w:rsid w:val="004B67F3"/>
    <w:rsid w:val="004B6B6F"/>
    <w:rsid w:val="004B73BB"/>
    <w:rsid w:val="004B7A06"/>
    <w:rsid w:val="004C0776"/>
    <w:rsid w:val="004C1F27"/>
    <w:rsid w:val="004C21E0"/>
    <w:rsid w:val="004C54FC"/>
    <w:rsid w:val="004C65CB"/>
    <w:rsid w:val="004C7C89"/>
    <w:rsid w:val="004D0133"/>
    <w:rsid w:val="004D02BC"/>
    <w:rsid w:val="004D04FD"/>
    <w:rsid w:val="004D0BD9"/>
    <w:rsid w:val="004D2A0C"/>
    <w:rsid w:val="004D3CD6"/>
    <w:rsid w:val="004D3D1B"/>
    <w:rsid w:val="004D448D"/>
    <w:rsid w:val="004D4670"/>
    <w:rsid w:val="004D4B5A"/>
    <w:rsid w:val="004D6615"/>
    <w:rsid w:val="004D73E0"/>
    <w:rsid w:val="004E05FA"/>
    <w:rsid w:val="004E16BD"/>
    <w:rsid w:val="004E17C0"/>
    <w:rsid w:val="004E48A3"/>
    <w:rsid w:val="004E523D"/>
    <w:rsid w:val="004E6B61"/>
    <w:rsid w:val="004F127B"/>
    <w:rsid w:val="004F29C0"/>
    <w:rsid w:val="004F3721"/>
    <w:rsid w:val="004F3EC9"/>
    <w:rsid w:val="004F679A"/>
    <w:rsid w:val="004F7EE3"/>
    <w:rsid w:val="005002F2"/>
    <w:rsid w:val="005005AE"/>
    <w:rsid w:val="00502034"/>
    <w:rsid w:val="005022E4"/>
    <w:rsid w:val="0050291E"/>
    <w:rsid w:val="00503E8A"/>
    <w:rsid w:val="00504593"/>
    <w:rsid w:val="005056F3"/>
    <w:rsid w:val="00507088"/>
    <w:rsid w:val="00507C1A"/>
    <w:rsid w:val="00510903"/>
    <w:rsid w:val="0051132E"/>
    <w:rsid w:val="005119FD"/>
    <w:rsid w:val="00512056"/>
    <w:rsid w:val="00512081"/>
    <w:rsid w:val="00512617"/>
    <w:rsid w:val="005126FE"/>
    <w:rsid w:val="005128B5"/>
    <w:rsid w:val="005132D9"/>
    <w:rsid w:val="00513606"/>
    <w:rsid w:val="00513C9F"/>
    <w:rsid w:val="0051488D"/>
    <w:rsid w:val="0051495D"/>
    <w:rsid w:val="005170B5"/>
    <w:rsid w:val="00517989"/>
    <w:rsid w:val="005201A9"/>
    <w:rsid w:val="00520FBF"/>
    <w:rsid w:val="005210B0"/>
    <w:rsid w:val="00521933"/>
    <w:rsid w:val="005225FE"/>
    <w:rsid w:val="005226AD"/>
    <w:rsid w:val="00522F30"/>
    <w:rsid w:val="00523709"/>
    <w:rsid w:val="0052561D"/>
    <w:rsid w:val="00526042"/>
    <w:rsid w:val="0052654B"/>
    <w:rsid w:val="0053136B"/>
    <w:rsid w:val="00531FD4"/>
    <w:rsid w:val="0053288E"/>
    <w:rsid w:val="00534658"/>
    <w:rsid w:val="00534BC5"/>
    <w:rsid w:val="00535104"/>
    <w:rsid w:val="00536CAC"/>
    <w:rsid w:val="005406D8"/>
    <w:rsid w:val="0054194B"/>
    <w:rsid w:val="00542296"/>
    <w:rsid w:val="0054270E"/>
    <w:rsid w:val="00542AAA"/>
    <w:rsid w:val="005437E7"/>
    <w:rsid w:val="00543C0A"/>
    <w:rsid w:val="005440CA"/>
    <w:rsid w:val="00544437"/>
    <w:rsid w:val="00550133"/>
    <w:rsid w:val="00550235"/>
    <w:rsid w:val="00550F00"/>
    <w:rsid w:val="00550F1E"/>
    <w:rsid w:val="00551367"/>
    <w:rsid w:val="00553531"/>
    <w:rsid w:val="005559BF"/>
    <w:rsid w:val="00556CD3"/>
    <w:rsid w:val="00557644"/>
    <w:rsid w:val="00557C16"/>
    <w:rsid w:val="00560704"/>
    <w:rsid w:val="00563918"/>
    <w:rsid w:val="00564F43"/>
    <w:rsid w:val="00566257"/>
    <w:rsid w:val="00566A3F"/>
    <w:rsid w:val="0057209F"/>
    <w:rsid w:val="00572411"/>
    <w:rsid w:val="00572537"/>
    <w:rsid w:val="00572E8C"/>
    <w:rsid w:val="00572F38"/>
    <w:rsid w:val="0057342F"/>
    <w:rsid w:val="0057513D"/>
    <w:rsid w:val="0057767B"/>
    <w:rsid w:val="00577BEA"/>
    <w:rsid w:val="00577DC5"/>
    <w:rsid w:val="00577F31"/>
    <w:rsid w:val="005826B4"/>
    <w:rsid w:val="00584268"/>
    <w:rsid w:val="005867AA"/>
    <w:rsid w:val="0059051C"/>
    <w:rsid w:val="005917D0"/>
    <w:rsid w:val="0059277A"/>
    <w:rsid w:val="00593543"/>
    <w:rsid w:val="00593BEE"/>
    <w:rsid w:val="005972E9"/>
    <w:rsid w:val="005A057F"/>
    <w:rsid w:val="005A32BF"/>
    <w:rsid w:val="005A5730"/>
    <w:rsid w:val="005A5C7C"/>
    <w:rsid w:val="005A5FA7"/>
    <w:rsid w:val="005A6C4F"/>
    <w:rsid w:val="005B02DE"/>
    <w:rsid w:val="005B16D1"/>
    <w:rsid w:val="005B2DA0"/>
    <w:rsid w:val="005B4131"/>
    <w:rsid w:val="005B481E"/>
    <w:rsid w:val="005B4956"/>
    <w:rsid w:val="005C126B"/>
    <w:rsid w:val="005C1690"/>
    <w:rsid w:val="005C2A25"/>
    <w:rsid w:val="005C42E5"/>
    <w:rsid w:val="005C4582"/>
    <w:rsid w:val="005C5031"/>
    <w:rsid w:val="005C5052"/>
    <w:rsid w:val="005C5BBE"/>
    <w:rsid w:val="005C5D75"/>
    <w:rsid w:val="005C7A2E"/>
    <w:rsid w:val="005D2D70"/>
    <w:rsid w:val="005D3E2B"/>
    <w:rsid w:val="005D52CF"/>
    <w:rsid w:val="005D6371"/>
    <w:rsid w:val="005D6A82"/>
    <w:rsid w:val="005D6F67"/>
    <w:rsid w:val="005D7E76"/>
    <w:rsid w:val="005E2DF0"/>
    <w:rsid w:val="005E40F5"/>
    <w:rsid w:val="005E4ACC"/>
    <w:rsid w:val="005E5550"/>
    <w:rsid w:val="005E6037"/>
    <w:rsid w:val="005E70C7"/>
    <w:rsid w:val="005F01C3"/>
    <w:rsid w:val="005F32E7"/>
    <w:rsid w:val="005F345A"/>
    <w:rsid w:val="005F37F2"/>
    <w:rsid w:val="005F56B4"/>
    <w:rsid w:val="005F7036"/>
    <w:rsid w:val="0060008B"/>
    <w:rsid w:val="00601D7D"/>
    <w:rsid w:val="00601FF5"/>
    <w:rsid w:val="006027D5"/>
    <w:rsid w:val="00604652"/>
    <w:rsid w:val="00605034"/>
    <w:rsid w:val="006052A6"/>
    <w:rsid w:val="00605A1B"/>
    <w:rsid w:val="00606974"/>
    <w:rsid w:val="00610077"/>
    <w:rsid w:val="00610276"/>
    <w:rsid w:val="00610F37"/>
    <w:rsid w:val="006110C2"/>
    <w:rsid w:val="00614C9B"/>
    <w:rsid w:val="00617A93"/>
    <w:rsid w:val="00620824"/>
    <w:rsid w:val="0062202C"/>
    <w:rsid w:val="006237DD"/>
    <w:rsid w:val="00623B70"/>
    <w:rsid w:val="00624086"/>
    <w:rsid w:val="006243EA"/>
    <w:rsid w:val="00624696"/>
    <w:rsid w:val="00624DD3"/>
    <w:rsid w:val="00624E62"/>
    <w:rsid w:val="00625280"/>
    <w:rsid w:val="00625BCE"/>
    <w:rsid w:val="00625F44"/>
    <w:rsid w:val="00626701"/>
    <w:rsid w:val="006310F7"/>
    <w:rsid w:val="00631438"/>
    <w:rsid w:val="00631653"/>
    <w:rsid w:val="006324BE"/>
    <w:rsid w:val="00633068"/>
    <w:rsid w:val="006362AA"/>
    <w:rsid w:val="00636427"/>
    <w:rsid w:val="006411F6"/>
    <w:rsid w:val="0064205E"/>
    <w:rsid w:val="0064258D"/>
    <w:rsid w:val="0064383D"/>
    <w:rsid w:val="006438D9"/>
    <w:rsid w:val="00644744"/>
    <w:rsid w:val="00645810"/>
    <w:rsid w:val="006459BA"/>
    <w:rsid w:val="0064687B"/>
    <w:rsid w:val="00651BC4"/>
    <w:rsid w:val="00652CB3"/>
    <w:rsid w:val="00652DB2"/>
    <w:rsid w:val="00654F8E"/>
    <w:rsid w:val="00655111"/>
    <w:rsid w:val="00656FAC"/>
    <w:rsid w:val="006572DE"/>
    <w:rsid w:val="0065791C"/>
    <w:rsid w:val="0066242B"/>
    <w:rsid w:val="00666693"/>
    <w:rsid w:val="006669C6"/>
    <w:rsid w:val="00666C5A"/>
    <w:rsid w:val="00666FC2"/>
    <w:rsid w:val="00667790"/>
    <w:rsid w:val="00667E91"/>
    <w:rsid w:val="00670AD9"/>
    <w:rsid w:val="006713CD"/>
    <w:rsid w:val="00672AB8"/>
    <w:rsid w:val="00673E16"/>
    <w:rsid w:val="006763F3"/>
    <w:rsid w:val="00676AEF"/>
    <w:rsid w:val="00677A8D"/>
    <w:rsid w:val="00677E75"/>
    <w:rsid w:val="00681045"/>
    <w:rsid w:val="00683353"/>
    <w:rsid w:val="00684CE7"/>
    <w:rsid w:val="00685024"/>
    <w:rsid w:val="00686697"/>
    <w:rsid w:val="00686F7D"/>
    <w:rsid w:val="00687767"/>
    <w:rsid w:val="00690DC2"/>
    <w:rsid w:val="00691970"/>
    <w:rsid w:val="00692E23"/>
    <w:rsid w:val="00694EF2"/>
    <w:rsid w:val="00695370"/>
    <w:rsid w:val="00695929"/>
    <w:rsid w:val="00696B2E"/>
    <w:rsid w:val="00697B10"/>
    <w:rsid w:val="006A0718"/>
    <w:rsid w:val="006A2B26"/>
    <w:rsid w:val="006A340C"/>
    <w:rsid w:val="006A4308"/>
    <w:rsid w:val="006A66A4"/>
    <w:rsid w:val="006A6E33"/>
    <w:rsid w:val="006A7834"/>
    <w:rsid w:val="006B052F"/>
    <w:rsid w:val="006B09D4"/>
    <w:rsid w:val="006B16BC"/>
    <w:rsid w:val="006B16F2"/>
    <w:rsid w:val="006B2FDE"/>
    <w:rsid w:val="006B42A7"/>
    <w:rsid w:val="006B4EA1"/>
    <w:rsid w:val="006B6670"/>
    <w:rsid w:val="006B687A"/>
    <w:rsid w:val="006B7436"/>
    <w:rsid w:val="006B7C5E"/>
    <w:rsid w:val="006C0490"/>
    <w:rsid w:val="006C2FA8"/>
    <w:rsid w:val="006C3009"/>
    <w:rsid w:val="006C4280"/>
    <w:rsid w:val="006C6E16"/>
    <w:rsid w:val="006D24E3"/>
    <w:rsid w:val="006D484F"/>
    <w:rsid w:val="006D4B80"/>
    <w:rsid w:val="006D4CF5"/>
    <w:rsid w:val="006D5044"/>
    <w:rsid w:val="006D700D"/>
    <w:rsid w:val="006D7D58"/>
    <w:rsid w:val="006E0B2C"/>
    <w:rsid w:val="006E1967"/>
    <w:rsid w:val="006E1E11"/>
    <w:rsid w:val="006E1E16"/>
    <w:rsid w:val="006E2F05"/>
    <w:rsid w:val="006E3359"/>
    <w:rsid w:val="006E3394"/>
    <w:rsid w:val="006E3525"/>
    <w:rsid w:val="006E4E8B"/>
    <w:rsid w:val="006E6A4A"/>
    <w:rsid w:val="006E700D"/>
    <w:rsid w:val="006F0459"/>
    <w:rsid w:val="006F5397"/>
    <w:rsid w:val="006F5FE3"/>
    <w:rsid w:val="006F627F"/>
    <w:rsid w:val="006F726F"/>
    <w:rsid w:val="006F7FD2"/>
    <w:rsid w:val="00700844"/>
    <w:rsid w:val="007014A5"/>
    <w:rsid w:val="0070216F"/>
    <w:rsid w:val="007050E4"/>
    <w:rsid w:val="007054AD"/>
    <w:rsid w:val="00705D1A"/>
    <w:rsid w:val="00707BB0"/>
    <w:rsid w:val="00707DE5"/>
    <w:rsid w:val="00710121"/>
    <w:rsid w:val="00710EA9"/>
    <w:rsid w:val="00711E7E"/>
    <w:rsid w:val="00712650"/>
    <w:rsid w:val="0071278E"/>
    <w:rsid w:val="00712BF3"/>
    <w:rsid w:val="00712D4A"/>
    <w:rsid w:val="00712E90"/>
    <w:rsid w:val="0071498E"/>
    <w:rsid w:val="00714B34"/>
    <w:rsid w:val="00715150"/>
    <w:rsid w:val="00715C7A"/>
    <w:rsid w:val="00720E61"/>
    <w:rsid w:val="00720F16"/>
    <w:rsid w:val="007211F7"/>
    <w:rsid w:val="00721546"/>
    <w:rsid w:val="00721730"/>
    <w:rsid w:val="00721A66"/>
    <w:rsid w:val="007242AE"/>
    <w:rsid w:val="00727A57"/>
    <w:rsid w:val="00727D35"/>
    <w:rsid w:val="00727F32"/>
    <w:rsid w:val="007305B6"/>
    <w:rsid w:val="007319A1"/>
    <w:rsid w:val="007321AB"/>
    <w:rsid w:val="00732F0D"/>
    <w:rsid w:val="00733512"/>
    <w:rsid w:val="00734136"/>
    <w:rsid w:val="007345E2"/>
    <w:rsid w:val="007347D5"/>
    <w:rsid w:val="007354F8"/>
    <w:rsid w:val="007357D8"/>
    <w:rsid w:val="007359F9"/>
    <w:rsid w:val="007368FA"/>
    <w:rsid w:val="00736A42"/>
    <w:rsid w:val="00737F27"/>
    <w:rsid w:val="0074114D"/>
    <w:rsid w:val="007416CB"/>
    <w:rsid w:val="00745641"/>
    <w:rsid w:val="00745CC0"/>
    <w:rsid w:val="00752359"/>
    <w:rsid w:val="00752708"/>
    <w:rsid w:val="00755040"/>
    <w:rsid w:val="00755376"/>
    <w:rsid w:val="00755C3E"/>
    <w:rsid w:val="007563BD"/>
    <w:rsid w:val="00756AD6"/>
    <w:rsid w:val="007606A9"/>
    <w:rsid w:val="00760F35"/>
    <w:rsid w:val="00762204"/>
    <w:rsid w:val="00763EEE"/>
    <w:rsid w:val="0076465A"/>
    <w:rsid w:val="007654FF"/>
    <w:rsid w:val="00766C68"/>
    <w:rsid w:val="007709B9"/>
    <w:rsid w:val="00771D35"/>
    <w:rsid w:val="00774412"/>
    <w:rsid w:val="0077469E"/>
    <w:rsid w:val="00774EAE"/>
    <w:rsid w:val="00775EBB"/>
    <w:rsid w:val="00776BD4"/>
    <w:rsid w:val="007774BC"/>
    <w:rsid w:val="00777AB0"/>
    <w:rsid w:val="0078086B"/>
    <w:rsid w:val="00781AF8"/>
    <w:rsid w:val="0078261E"/>
    <w:rsid w:val="0078303B"/>
    <w:rsid w:val="0078312F"/>
    <w:rsid w:val="00783D86"/>
    <w:rsid w:val="00783F6A"/>
    <w:rsid w:val="00785357"/>
    <w:rsid w:val="00786519"/>
    <w:rsid w:val="00786C40"/>
    <w:rsid w:val="00786C82"/>
    <w:rsid w:val="00787391"/>
    <w:rsid w:val="00787EDA"/>
    <w:rsid w:val="00790664"/>
    <w:rsid w:val="007932A4"/>
    <w:rsid w:val="007937A9"/>
    <w:rsid w:val="00793CE0"/>
    <w:rsid w:val="0079572A"/>
    <w:rsid w:val="0079654A"/>
    <w:rsid w:val="00796CC6"/>
    <w:rsid w:val="007A0C05"/>
    <w:rsid w:val="007A19F3"/>
    <w:rsid w:val="007A1B1F"/>
    <w:rsid w:val="007A20DF"/>
    <w:rsid w:val="007A4C0D"/>
    <w:rsid w:val="007A56B2"/>
    <w:rsid w:val="007A5DCA"/>
    <w:rsid w:val="007A6787"/>
    <w:rsid w:val="007A67E7"/>
    <w:rsid w:val="007A6D53"/>
    <w:rsid w:val="007B09EA"/>
    <w:rsid w:val="007B2530"/>
    <w:rsid w:val="007B3465"/>
    <w:rsid w:val="007B4AEB"/>
    <w:rsid w:val="007B5A47"/>
    <w:rsid w:val="007B5B75"/>
    <w:rsid w:val="007B5F76"/>
    <w:rsid w:val="007B6516"/>
    <w:rsid w:val="007B6D73"/>
    <w:rsid w:val="007C059B"/>
    <w:rsid w:val="007C0A58"/>
    <w:rsid w:val="007C0F77"/>
    <w:rsid w:val="007C353D"/>
    <w:rsid w:val="007C3A2B"/>
    <w:rsid w:val="007C4159"/>
    <w:rsid w:val="007C55FB"/>
    <w:rsid w:val="007C6367"/>
    <w:rsid w:val="007C6AE0"/>
    <w:rsid w:val="007C709C"/>
    <w:rsid w:val="007D00A9"/>
    <w:rsid w:val="007D133D"/>
    <w:rsid w:val="007D13CE"/>
    <w:rsid w:val="007D23EF"/>
    <w:rsid w:val="007D2F6F"/>
    <w:rsid w:val="007D32E4"/>
    <w:rsid w:val="007D4C18"/>
    <w:rsid w:val="007D4F1D"/>
    <w:rsid w:val="007D5AFF"/>
    <w:rsid w:val="007D63F5"/>
    <w:rsid w:val="007D6D8F"/>
    <w:rsid w:val="007D7131"/>
    <w:rsid w:val="007D7152"/>
    <w:rsid w:val="007E00A1"/>
    <w:rsid w:val="007E1B3E"/>
    <w:rsid w:val="007E1E8C"/>
    <w:rsid w:val="007E350E"/>
    <w:rsid w:val="007E421C"/>
    <w:rsid w:val="007E7186"/>
    <w:rsid w:val="007E74C2"/>
    <w:rsid w:val="007F000E"/>
    <w:rsid w:val="007F05A2"/>
    <w:rsid w:val="007F0814"/>
    <w:rsid w:val="007F18B1"/>
    <w:rsid w:val="007F37CD"/>
    <w:rsid w:val="007F3E77"/>
    <w:rsid w:val="007F3F2A"/>
    <w:rsid w:val="007F73D6"/>
    <w:rsid w:val="007F770F"/>
    <w:rsid w:val="008013F9"/>
    <w:rsid w:val="008016A9"/>
    <w:rsid w:val="008028B5"/>
    <w:rsid w:val="00804B68"/>
    <w:rsid w:val="00805EC2"/>
    <w:rsid w:val="008061A8"/>
    <w:rsid w:val="008071B5"/>
    <w:rsid w:val="00807AF1"/>
    <w:rsid w:val="0081195A"/>
    <w:rsid w:val="0081240A"/>
    <w:rsid w:val="0081346F"/>
    <w:rsid w:val="008142A6"/>
    <w:rsid w:val="00814812"/>
    <w:rsid w:val="00814C06"/>
    <w:rsid w:val="00815689"/>
    <w:rsid w:val="008168B5"/>
    <w:rsid w:val="008203B9"/>
    <w:rsid w:val="0082480B"/>
    <w:rsid w:val="0082517D"/>
    <w:rsid w:val="00826980"/>
    <w:rsid w:val="00830ACD"/>
    <w:rsid w:val="00830DE7"/>
    <w:rsid w:val="008311F0"/>
    <w:rsid w:val="0083406A"/>
    <w:rsid w:val="00836BB1"/>
    <w:rsid w:val="00836D48"/>
    <w:rsid w:val="00837DD6"/>
    <w:rsid w:val="0084064A"/>
    <w:rsid w:val="00840DEA"/>
    <w:rsid w:val="00841D68"/>
    <w:rsid w:val="00843BE6"/>
    <w:rsid w:val="00845794"/>
    <w:rsid w:val="00845E6C"/>
    <w:rsid w:val="00845FD8"/>
    <w:rsid w:val="00850B22"/>
    <w:rsid w:val="0085119D"/>
    <w:rsid w:val="008512C8"/>
    <w:rsid w:val="00852744"/>
    <w:rsid w:val="00852937"/>
    <w:rsid w:val="00854693"/>
    <w:rsid w:val="008560FA"/>
    <w:rsid w:val="00856F8D"/>
    <w:rsid w:val="008618A6"/>
    <w:rsid w:val="00861BBD"/>
    <w:rsid w:val="00862CD6"/>
    <w:rsid w:val="00862F67"/>
    <w:rsid w:val="00864797"/>
    <w:rsid w:val="008647D9"/>
    <w:rsid w:val="0086502D"/>
    <w:rsid w:val="00865E02"/>
    <w:rsid w:val="0086777B"/>
    <w:rsid w:val="00874994"/>
    <w:rsid w:val="008752E1"/>
    <w:rsid w:val="00875B4D"/>
    <w:rsid w:val="00875F5B"/>
    <w:rsid w:val="008772EB"/>
    <w:rsid w:val="008779D9"/>
    <w:rsid w:val="00877CCB"/>
    <w:rsid w:val="0088071F"/>
    <w:rsid w:val="008807C8"/>
    <w:rsid w:val="00880F78"/>
    <w:rsid w:val="0088230F"/>
    <w:rsid w:val="008843EC"/>
    <w:rsid w:val="008848C7"/>
    <w:rsid w:val="008916B2"/>
    <w:rsid w:val="00892F07"/>
    <w:rsid w:val="00893224"/>
    <w:rsid w:val="00895365"/>
    <w:rsid w:val="00895B8E"/>
    <w:rsid w:val="00895F0D"/>
    <w:rsid w:val="008964D7"/>
    <w:rsid w:val="00896ABD"/>
    <w:rsid w:val="00896DC3"/>
    <w:rsid w:val="0089780F"/>
    <w:rsid w:val="008979F5"/>
    <w:rsid w:val="00897EBF"/>
    <w:rsid w:val="008A2397"/>
    <w:rsid w:val="008A5700"/>
    <w:rsid w:val="008A6064"/>
    <w:rsid w:val="008B00FB"/>
    <w:rsid w:val="008B2A7A"/>
    <w:rsid w:val="008B4133"/>
    <w:rsid w:val="008B4843"/>
    <w:rsid w:val="008B5ED4"/>
    <w:rsid w:val="008B6047"/>
    <w:rsid w:val="008B7206"/>
    <w:rsid w:val="008B7CDB"/>
    <w:rsid w:val="008B7D7B"/>
    <w:rsid w:val="008B7FAA"/>
    <w:rsid w:val="008C0051"/>
    <w:rsid w:val="008C0AB4"/>
    <w:rsid w:val="008C24D6"/>
    <w:rsid w:val="008C3BA5"/>
    <w:rsid w:val="008C4822"/>
    <w:rsid w:val="008C5103"/>
    <w:rsid w:val="008C575C"/>
    <w:rsid w:val="008C6F78"/>
    <w:rsid w:val="008C6F83"/>
    <w:rsid w:val="008C705F"/>
    <w:rsid w:val="008D042B"/>
    <w:rsid w:val="008D1797"/>
    <w:rsid w:val="008D3864"/>
    <w:rsid w:val="008D39E7"/>
    <w:rsid w:val="008D3CB2"/>
    <w:rsid w:val="008D3FF0"/>
    <w:rsid w:val="008D490D"/>
    <w:rsid w:val="008D4B6A"/>
    <w:rsid w:val="008D4EE7"/>
    <w:rsid w:val="008D585C"/>
    <w:rsid w:val="008E174A"/>
    <w:rsid w:val="008E1951"/>
    <w:rsid w:val="008E2044"/>
    <w:rsid w:val="008E26A8"/>
    <w:rsid w:val="008E30A5"/>
    <w:rsid w:val="008E332D"/>
    <w:rsid w:val="008E3569"/>
    <w:rsid w:val="008E4D26"/>
    <w:rsid w:val="008E5A10"/>
    <w:rsid w:val="008F1894"/>
    <w:rsid w:val="008F28D2"/>
    <w:rsid w:val="008F35C2"/>
    <w:rsid w:val="008F3BF8"/>
    <w:rsid w:val="008F53D0"/>
    <w:rsid w:val="008F5FBC"/>
    <w:rsid w:val="008F7CDD"/>
    <w:rsid w:val="00900023"/>
    <w:rsid w:val="00900310"/>
    <w:rsid w:val="00900CB1"/>
    <w:rsid w:val="009017B1"/>
    <w:rsid w:val="00904F2C"/>
    <w:rsid w:val="00904F8A"/>
    <w:rsid w:val="0090559A"/>
    <w:rsid w:val="00905D31"/>
    <w:rsid w:val="00906CA3"/>
    <w:rsid w:val="00906E60"/>
    <w:rsid w:val="00906E8D"/>
    <w:rsid w:val="00911E43"/>
    <w:rsid w:val="00912046"/>
    <w:rsid w:val="009125E1"/>
    <w:rsid w:val="00912878"/>
    <w:rsid w:val="00912B64"/>
    <w:rsid w:val="00912C3C"/>
    <w:rsid w:val="00914402"/>
    <w:rsid w:val="0091474D"/>
    <w:rsid w:val="00914CB6"/>
    <w:rsid w:val="00915311"/>
    <w:rsid w:val="00915C91"/>
    <w:rsid w:val="009162B0"/>
    <w:rsid w:val="0091767D"/>
    <w:rsid w:val="00917A66"/>
    <w:rsid w:val="00920085"/>
    <w:rsid w:val="009200A5"/>
    <w:rsid w:val="0092206B"/>
    <w:rsid w:val="00923234"/>
    <w:rsid w:val="00925206"/>
    <w:rsid w:val="00926A22"/>
    <w:rsid w:val="009277DF"/>
    <w:rsid w:val="009302D5"/>
    <w:rsid w:val="00932286"/>
    <w:rsid w:val="00932768"/>
    <w:rsid w:val="00932E2C"/>
    <w:rsid w:val="00934664"/>
    <w:rsid w:val="00934E81"/>
    <w:rsid w:val="00937048"/>
    <w:rsid w:val="009370CE"/>
    <w:rsid w:val="00937200"/>
    <w:rsid w:val="00940744"/>
    <w:rsid w:val="00943A94"/>
    <w:rsid w:val="00943F80"/>
    <w:rsid w:val="00945603"/>
    <w:rsid w:val="00945703"/>
    <w:rsid w:val="009512C6"/>
    <w:rsid w:val="00951A6B"/>
    <w:rsid w:val="009521FF"/>
    <w:rsid w:val="0095307B"/>
    <w:rsid w:val="00955722"/>
    <w:rsid w:val="00957250"/>
    <w:rsid w:val="00960826"/>
    <w:rsid w:val="00961B48"/>
    <w:rsid w:val="009623EE"/>
    <w:rsid w:val="009628B4"/>
    <w:rsid w:val="00963B12"/>
    <w:rsid w:val="009648E7"/>
    <w:rsid w:val="00964DAC"/>
    <w:rsid w:val="009655C7"/>
    <w:rsid w:val="00966153"/>
    <w:rsid w:val="009664CA"/>
    <w:rsid w:val="0097049D"/>
    <w:rsid w:val="0097056E"/>
    <w:rsid w:val="0097147F"/>
    <w:rsid w:val="00972344"/>
    <w:rsid w:val="00972991"/>
    <w:rsid w:val="00974D13"/>
    <w:rsid w:val="009767BE"/>
    <w:rsid w:val="00976CAB"/>
    <w:rsid w:val="00977B5D"/>
    <w:rsid w:val="00980881"/>
    <w:rsid w:val="009808D1"/>
    <w:rsid w:val="00983CF1"/>
    <w:rsid w:val="0098453E"/>
    <w:rsid w:val="00993C72"/>
    <w:rsid w:val="009942C6"/>
    <w:rsid w:val="009962FE"/>
    <w:rsid w:val="00997092"/>
    <w:rsid w:val="009A06A8"/>
    <w:rsid w:val="009A2737"/>
    <w:rsid w:val="009A2F9C"/>
    <w:rsid w:val="009A3F5C"/>
    <w:rsid w:val="009A482E"/>
    <w:rsid w:val="009A569E"/>
    <w:rsid w:val="009A62BF"/>
    <w:rsid w:val="009B0545"/>
    <w:rsid w:val="009B2574"/>
    <w:rsid w:val="009B34D2"/>
    <w:rsid w:val="009B3D7B"/>
    <w:rsid w:val="009B57A6"/>
    <w:rsid w:val="009B59CB"/>
    <w:rsid w:val="009B5AF0"/>
    <w:rsid w:val="009B73F1"/>
    <w:rsid w:val="009B74E1"/>
    <w:rsid w:val="009C12FB"/>
    <w:rsid w:val="009C26D6"/>
    <w:rsid w:val="009C2941"/>
    <w:rsid w:val="009C29CC"/>
    <w:rsid w:val="009C2B08"/>
    <w:rsid w:val="009C30A6"/>
    <w:rsid w:val="009C47F0"/>
    <w:rsid w:val="009C4C95"/>
    <w:rsid w:val="009C5DA9"/>
    <w:rsid w:val="009C5EBA"/>
    <w:rsid w:val="009C6275"/>
    <w:rsid w:val="009C63AF"/>
    <w:rsid w:val="009C774F"/>
    <w:rsid w:val="009D0D7F"/>
    <w:rsid w:val="009D19C0"/>
    <w:rsid w:val="009D2E61"/>
    <w:rsid w:val="009D4DD6"/>
    <w:rsid w:val="009D4EAE"/>
    <w:rsid w:val="009D6D50"/>
    <w:rsid w:val="009D7F16"/>
    <w:rsid w:val="009E28D5"/>
    <w:rsid w:val="009E38C3"/>
    <w:rsid w:val="009E3BC1"/>
    <w:rsid w:val="009E5E8F"/>
    <w:rsid w:val="009E714D"/>
    <w:rsid w:val="009E7F49"/>
    <w:rsid w:val="009F23AC"/>
    <w:rsid w:val="009F2698"/>
    <w:rsid w:val="009F288F"/>
    <w:rsid w:val="009F2D97"/>
    <w:rsid w:val="009F57C5"/>
    <w:rsid w:val="009F69C0"/>
    <w:rsid w:val="009F6FB4"/>
    <w:rsid w:val="009F7D33"/>
    <w:rsid w:val="00A01B5A"/>
    <w:rsid w:val="00A03FAD"/>
    <w:rsid w:val="00A044B8"/>
    <w:rsid w:val="00A044DB"/>
    <w:rsid w:val="00A0519D"/>
    <w:rsid w:val="00A05C0A"/>
    <w:rsid w:val="00A05C92"/>
    <w:rsid w:val="00A065EC"/>
    <w:rsid w:val="00A06FB7"/>
    <w:rsid w:val="00A07454"/>
    <w:rsid w:val="00A07B00"/>
    <w:rsid w:val="00A07F70"/>
    <w:rsid w:val="00A10969"/>
    <w:rsid w:val="00A129C6"/>
    <w:rsid w:val="00A12F6B"/>
    <w:rsid w:val="00A15ED2"/>
    <w:rsid w:val="00A1752F"/>
    <w:rsid w:val="00A20E68"/>
    <w:rsid w:val="00A20FD6"/>
    <w:rsid w:val="00A2198C"/>
    <w:rsid w:val="00A21A04"/>
    <w:rsid w:val="00A23D08"/>
    <w:rsid w:val="00A249CF"/>
    <w:rsid w:val="00A25BFA"/>
    <w:rsid w:val="00A2680B"/>
    <w:rsid w:val="00A26B0D"/>
    <w:rsid w:val="00A302D2"/>
    <w:rsid w:val="00A30A0D"/>
    <w:rsid w:val="00A31860"/>
    <w:rsid w:val="00A330D0"/>
    <w:rsid w:val="00A331A4"/>
    <w:rsid w:val="00A352E5"/>
    <w:rsid w:val="00A406F0"/>
    <w:rsid w:val="00A40C55"/>
    <w:rsid w:val="00A41082"/>
    <w:rsid w:val="00A44AD2"/>
    <w:rsid w:val="00A459FB"/>
    <w:rsid w:val="00A463A3"/>
    <w:rsid w:val="00A46E41"/>
    <w:rsid w:val="00A474A8"/>
    <w:rsid w:val="00A47880"/>
    <w:rsid w:val="00A50732"/>
    <w:rsid w:val="00A50BC3"/>
    <w:rsid w:val="00A5112C"/>
    <w:rsid w:val="00A5341D"/>
    <w:rsid w:val="00A53E54"/>
    <w:rsid w:val="00A546F7"/>
    <w:rsid w:val="00A547BF"/>
    <w:rsid w:val="00A55E0D"/>
    <w:rsid w:val="00A565A0"/>
    <w:rsid w:val="00A56665"/>
    <w:rsid w:val="00A56964"/>
    <w:rsid w:val="00A56C60"/>
    <w:rsid w:val="00A60D2C"/>
    <w:rsid w:val="00A61FE5"/>
    <w:rsid w:val="00A64315"/>
    <w:rsid w:val="00A64818"/>
    <w:rsid w:val="00A655D7"/>
    <w:rsid w:val="00A70699"/>
    <w:rsid w:val="00A7105F"/>
    <w:rsid w:val="00A712DA"/>
    <w:rsid w:val="00A71F14"/>
    <w:rsid w:val="00A723F2"/>
    <w:rsid w:val="00A7270F"/>
    <w:rsid w:val="00A72E12"/>
    <w:rsid w:val="00A73C0A"/>
    <w:rsid w:val="00A7440D"/>
    <w:rsid w:val="00A74C4E"/>
    <w:rsid w:val="00A74E48"/>
    <w:rsid w:val="00A75C07"/>
    <w:rsid w:val="00A760E7"/>
    <w:rsid w:val="00A76E77"/>
    <w:rsid w:val="00A77617"/>
    <w:rsid w:val="00A80542"/>
    <w:rsid w:val="00A81397"/>
    <w:rsid w:val="00A8163A"/>
    <w:rsid w:val="00A835AF"/>
    <w:rsid w:val="00A84F8E"/>
    <w:rsid w:val="00A86859"/>
    <w:rsid w:val="00A9249D"/>
    <w:rsid w:val="00A93F01"/>
    <w:rsid w:val="00A94E36"/>
    <w:rsid w:val="00A95C7A"/>
    <w:rsid w:val="00A97DD9"/>
    <w:rsid w:val="00AA2420"/>
    <w:rsid w:val="00AA2D81"/>
    <w:rsid w:val="00AA4B83"/>
    <w:rsid w:val="00AA4FB9"/>
    <w:rsid w:val="00AA6546"/>
    <w:rsid w:val="00AA725E"/>
    <w:rsid w:val="00AB14EE"/>
    <w:rsid w:val="00AB27EF"/>
    <w:rsid w:val="00AB3E6D"/>
    <w:rsid w:val="00AB4F56"/>
    <w:rsid w:val="00AB7D66"/>
    <w:rsid w:val="00AC1BD3"/>
    <w:rsid w:val="00AC26BD"/>
    <w:rsid w:val="00AC2763"/>
    <w:rsid w:val="00AC3954"/>
    <w:rsid w:val="00AC4A11"/>
    <w:rsid w:val="00AC7D47"/>
    <w:rsid w:val="00AD0E7A"/>
    <w:rsid w:val="00AD247C"/>
    <w:rsid w:val="00AD26FA"/>
    <w:rsid w:val="00AD2E5F"/>
    <w:rsid w:val="00AD44D8"/>
    <w:rsid w:val="00AD4509"/>
    <w:rsid w:val="00AD4FB4"/>
    <w:rsid w:val="00AD5C59"/>
    <w:rsid w:val="00AD6790"/>
    <w:rsid w:val="00AD7137"/>
    <w:rsid w:val="00AD7EF9"/>
    <w:rsid w:val="00AE0734"/>
    <w:rsid w:val="00AE093C"/>
    <w:rsid w:val="00AE0D58"/>
    <w:rsid w:val="00AE1B88"/>
    <w:rsid w:val="00AE5B17"/>
    <w:rsid w:val="00AE6E83"/>
    <w:rsid w:val="00AE770C"/>
    <w:rsid w:val="00AF03B2"/>
    <w:rsid w:val="00AF05FC"/>
    <w:rsid w:val="00AF12CA"/>
    <w:rsid w:val="00AF153A"/>
    <w:rsid w:val="00AF1BB3"/>
    <w:rsid w:val="00AF2BA7"/>
    <w:rsid w:val="00AF2EFB"/>
    <w:rsid w:val="00AF3BFC"/>
    <w:rsid w:val="00AF3C13"/>
    <w:rsid w:val="00AF3F70"/>
    <w:rsid w:val="00AF433C"/>
    <w:rsid w:val="00AF4477"/>
    <w:rsid w:val="00AF5A3C"/>
    <w:rsid w:val="00AF678A"/>
    <w:rsid w:val="00AF77C0"/>
    <w:rsid w:val="00AF7F3A"/>
    <w:rsid w:val="00B0016F"/>
    <w:rsid w:val="00B0023B"/>
    <w:rsid w:val="00B00525"/>
    <w:rsid w:val="00B0094E"/>
    <w:rsid w:val="00B01D02"/>
    <w:rsid w:val="00B03DBA"/>
    <w:rsid w:val="00B041D3"/>
    <w:rsid w:val="00B05A7F"/>
    <w:rsid w:val="00B05C68"/>
    <w:rsid w:val="00B074E3"/>
    <w:rsid w:val="00B07BDD"/>
    <w:rsid w:val="00B07EC0"/>
    <w:rsid w:val="00B12949"/>
    <w:rsid w:val="00B13048"/>
    <w:rsid w:val="00B131F1"/>
    <w:rsid w:val="00B13EC4"/>
    <w:rsid w:val="00B14508"/>
    <w:rsid w:val="00B14C9E"/>
    <w:rsid w:val="00B158C7"/>
    <w:rsid w:val="00B15C4C"/>
    <w:rsid w:val="00B16CF3"/>
    <w:rsid w:val="00B17CED"/>
    <w:rsid w:val="00B202CC"/>
    <w:rsid w:val="00B22DBA"/>
    <w:rsid w:val="00B247F2"/>
    <w:rsid w:val="00B24A20"/>
    <w:rsid w:val="00B2523F"/>
    <w:rsid w:val="00B26BCD"/>
    <w:rsid w:val="00B26BFA"/>
    <w:rsid w:val="00B27A94"/>
    <w:rsid w:val="00B27B3E"/>
    <w:rsid w:val="00B30139"/>
    <w:rsid w:val="00B30181"/>
    <w:rsid w:val="00B31AEC"/>
    <w:rsid w:val="00B32B93"/>
    <w:rsid w:val="00B33D58"/>
    <w:rsid w:val="00B34238"/>
    <w:rsid w:val="00B345AF"/>
    <w:rsid w:val="00B366AA"/>
    <w:rsid w:val="00B36CC4"/>
    <w:rsid w:val="00B373E4"/>
    <w:rsid w:val="00B37517"/>
    <w:rsid w:val="00B375F3"/>
    <w:rsid w:val="00B375F4"/>
    <w:rsid w:val="00B41264"/>
    <w:rsid w:val="00B4443A"/>
    <w:rsid w:val="00B4531D"/>
    <w:rsid w:val="00B45555"/>
    <w:rsid w:val="00B45DB8"/>
    <w:rsid w:val="00B4656B"/>
    <w:rsid w:val="00B469D6"/>
    <w:rsid w:val="00B46E47"/>
    <w:rsid w:val="00B50112"/>
    <w:rsid w:val="00B50FD4"/>
    <w:rsid w:val="00B52280"/>
    <w:rsid w:val="00B537D7"/>
    <w:rsid w:val="00B5496B"/>
    <w:rsid w:val="00B54C79"/>
    <w:rsid w:val="00B556C6"/>
    <w:rsid w:val="00B5643D"/>
    <w:rsid w:val="00B57B0B"/>
    <w:rsid w:val="00B61102"/>
    <w:rsid w:val="00B61CDD"/>
    <w:rsid w:val="00B62E3C"/>
    <w:rsid w:val="00B64781"/>
    <w:rsid w:val="00B64D90"/>
    <w:rsid w:val="00B66617"/>
    <w:rsid w:val="00B66635"/>
    <w:rsid w:val="00B71035"/>
    <w:rsid w:val="00B71254"/>
    <w:rsid w:val="00B713D1"/>
    <w:rsid w:val="00B72947"/>
    <w:rsid w:val="00B72C99"/>
    <w:rsid w:val="00B73194"/>
    <w:rsid w:val="00B73BFB"/>
    <w:rsid w:val="00B74930"/>
    <w:rsid w:val="00B75BD1"/>
    <w:rsid w:val="00B769AA"/>
    <w:rsid w:val="00B806C4"/>
    <w:rsid w:val="00B80DCA"/>
    <w:rsid w:val="00B8169F"/>
    <w:rsid w:val="00B81A0D"/>
    <w:rsid w:val="00B81D41"/>
    <w:rsid w:val="00B82C8E"/>
    <w:rsid w:val="00B8411B"/>
    <w:rsid w:val="00B84E7D"/>
    <w:rsid w:val="00B85848"/>
    <w:rsid w:val="00B8585E"/>
    <w:rsid w:val="00B858E0"/>
    <w:rsid w:val="00B86501"/>
    <w:rsid w:val="00B86553"/>
    <w:rsid w:val="00B866FA"/>
    <w:rsid w:val="00B90F28"/>
    <w:rsid w:val="00B92182"/>
    <w:rsid w:val="00B926D4"/>
    <w:rsid w:val="00B92CEE"/>
    <w:rsid w:val="00B96895"/>
    <w:rsid w:val="00B96CD0"/>
    <w:rsid w:val="00B96F21"/>
    <w:rsid w:val="00BA20C1"/>
    <w:rsid w:val="00BA2ABE"/>
    <w:rsid w:val="00BA2F97"/>
    <w:rsid w:val="00BA39A7"/>
    <w:rsid w:val="00BA460E"/>
    <w:rsid w:val="00BA4D2F"/>
    <w:rsid w:val="00BA4E9D"/>
    <w:rsid w:val="00BA580F"/>
    <w:rsid w:val="00BA7754"/>
    <w:rsid w:val="00BB17D3"/>
    <w:rsid w:val="00BB1C3D"/>
    <w:rsid w:val="00BB35F4"/>
    <w:rsid w:val="00BB3AE1"/>
    <w:rsid w:val="00BB421D"/>
    <w:rsid w:val="00BB4EFD"/>
    <w:rsid w:val="00BB6792"/>
    <w:rsid w:val="00BB77B8"/>
    <w:rsid w:val="00BC012F"/>
    <w:rsid w:val="00BC13ED"/>
    <w:rsid w:val="00BC13FF"/>
    <w:rsid w:val="00BC1E11"/>
    <w:rsid w:val="00BC306E"/>
    <w:rsid w:val="00BC4E2A"/>
    <w:rsid w:val="00BC545C"/>
    <w:rsid w:val="00BC6D68"/>
    <w:rsid w:val="00BC709B"/>
    <w:rsid w:val="00BC72DA"/>
    <w:rsid w:val="00BC7861"/>
    <w:rsid w:val="00BD4301"/>
    <w:rsid w:val="00BD6078"/>
    <w:rsid w:val="00BD673D"/>
    <w:rsid w:val="00BE0A6E"/>
    <w:rsid w:val="00BE0D8A"/>
    <w:rsid w:val="00BE2761"/>
    <w:rsid w:val="00BE2D9F"/>
    <w:rsid w:val="00BE430A"/>
    <w:rsid w:val="00BE799D"/>
    <w:rsid w:val="00BE7B69"/>
    <w:rsid w:val="00BF0C8F"/>
    <w:rsid w:val="00BF1BAC"/>
    <w:rsid w:val="00BF2863"/>
    <w:rsid w:val="00BF39B0"/>
    <w:rsid w:val="00BF42E5"/>
    <w:rsid w:val="00BF57D8"/>
    <w:rsid w:val="00BF75D3"/>
    <w:rsid w:val="00BF7E29"/>
    <w:rsid w:val="00C00A22"/>
    <w:rsid w:val="00C01536"/>
    <w:rsid w:val="00C03CC1"/>
    <w:rsid w:val="00C03E3A"/>
    <w:rsid w:val="00C04A65"/>
    <w:rsid w:val="00C05938"/>
    <w:rsid w:val="00C059D8"/>
    <w:rsid w:val="00C0660F"/>
    <w:rsid w:val="00C06973"/>
    <w:rsid w:val="00C07552"/>
    <w:rsid w:val="00C10E16"/>
    <w:rsid w:val="00C11661"/>
    <w:rsid w:val="00C11F1B"/>
    <w:rsid w:val="00C1539D"/>
    <w:rsid w:val="00C1783D"/>
    <w:rsid w:val="00C17A27"/>
    <w:rsid w:val="00C20849"/>
    <w:rsid w:val="00C20D87"/>
    <w:rsid w:val="00C2116E"/>
    <w:rsid w:val="00C215EF"/>
    <w:rsid w:val="00C22056"/>
    <w:rsid w:val="00C24B45"/>
    <w:rsid w:val="00C24C47"/>
    <w:rsid w:val="00C24D8B"/>
    <w:rsid w:val="00C24DB2"/>
    <w:rsid w:val="00C25D5B"/>
    <w:rsid w:val="00C278BB"/>
    <w:rsid w:val="00C31F4B"/>
    <w:rsid w:val="00C329BE"/>
    <w:rsid w:val="00C33666"/>
    <w:rsid w:val="00C340B5"/>
    <w:rsid w:val="00C34AA4"/>
    <w:rsid w:val="00C354CF"/>
    <w:rsid w:val="00C3574D"/>
    <w:rsid w:val="00C36232"/>
    <w:rsid w:val="00C40031"/>
    <w:rsid w:val="00C40736"/>
    <w:rsid w:val="00C41205"/>
    <w:rsid w:val="00C4297F"/>
    <w:rsid w:val="00C42D67"/>
    <w:rsid w:val="00C42F35"/>
    <w:rsid w:val="00C43E45"/>
    <w:rsid w:val="00C45503"/>
    <w:rsid w:val="00C46367"/>
    <w:rsid w:val="00C474BE"/>
    <w:rsid w:val="00C52B04"/>
    <w:rsid w:val="00C539E6"/>
    <w:rsid w:val="00C54740"/>
    <w:rsid w:val="00C55931"/>
    <w:rsid w:val="00C56A72"/>
    <w:rsid w:val="00C572E0"/>
    <w:rsid w:val="00C60144"/>
    <w:rsid w:val="00C638F5"/>
    <w:rsid w:val="00C6571B"/>
    <w:rsid w:val="00C7484A"/>
    <w:rsid w:val="00C75079"/>
    <w:rsid w:val="00C759BD"/>
    <w:rsid w:val="00C76089"/>
    <w:rsid w:val="00C77921"/>
    <w:rsid w:val="00C77AA8"/>
    <w:rsid w:val="00C77DFD"/>
    <w:rsid w:val="00C77F91"/>
    <w:rsid w:val="00C8155E"/>
    <w:rsid w:val="00C81C00"/>
    <w:rsid w:val="00C81C9A"/>
    <w:rsid w:val="00C82837"/>
    <w:rsid w:val="00C83670"/>
    <w:rsid w:val="00C84D81"/>
    <w:rsid w:val="00C858D6"/>
    <w:rsid w:val="00C85C5B"/>
    <w:rsid w:val="00C85CAA"/>
    <w:rsid w:val="00C85FA6"/>
    <w:rsid w:val="00C86827"/>
    <w:rsid w:val="00C87254"/>
    <w:rsid w:val="00C879D9"/>
    <w:rsid w:val="00C87B62"/>
    <w:rsid w:val="00C9017B"/>
    <w:rsid w:val="00C92AA5"/>
    <w:rsid w:val="00C92BAD"/>
    <w:rsid w:val="00C94580"/>
    <w:rsid w:val="00C94C4B"/>
    <w:rsid w:val="00C9691F"/>
    <w:rsid w:val="00C9773F"/>
    <w:rsid w:val="00C97B22"/>
    <w:rsid w:val="00CA0F38"/>
    <w:rsid w:val="00CA11F8"/>
    <w:rsid w:val="00CA3651"/>
    <w:rsid w:val="00CA4E1B"/>
    <w:rsid w:val="00CA5518"/>
    <w:rsid w:val="00CA5AD4"/>
    <w:rsid w:val="00CA5BF1"/>
    <w:rsid w:val="00CA6369"/>
    <w:rsid w:val="00CA781B"/>
    <w:rsid w:val="00CA79A1"/>
    <w:rsid w:val="00CA7B5E"/>
    <w:rsid w:val="00CB1DAE"/>
    <w:rsid w:val="00CB1E88"/>
    <w:rsid w:val="00CB20C4"/>
    <w:rsid w:val="00CB2F84"/>
    <w:rsid w:val="00CB3266"/>
    <w:rsid w:val="00CB42CE"/>
    <w:rsid w:val="00CB4B10"/>
    <w:rsid w:val="00CC05CB"/>
    <w:rsid w:val="00CC12E0"/>
    <w:rsid w:val="00CC182D"/>
    <w:rsid w:val="00CC2077"/>
    <w:rsid w:val="00CC3F0F"/>
    <w:rsid w:val="00CC5806"/>
    <w:rsid w:val="00CC5C3E"/>
    <w:rsid w:val="00CC6468"/>
    <w:rsid w:val="00CC6643"/>
    <w:rsid w:val="00CC6686"/>
    <w:rsid w:val="00CC6BF1"/>
    <w:rsid w:val="00CD1B9C"/>
    <w:rsid w:val="00CD1FEA"/>
    <w:rsid w:val="00CD2096"/>
    <w:rsid w:val="00CD2471"/>
    <w:rsid w:val="00CD3D34"/>
    <w:rsid w:val="00CD718A"/>
    <w:rsid w:val="00CD7D8E"/>
    <w:rsid w:val="00CE24AF"/>
    <w:rsid w:val="00CE2873"/>
    <w:rsid w:val="00CE3166"/>
    <w:rsid w:val="00CE4897"/>
    <w:rsid w:val="00CE58A0"/>
    <w:rsid w:val="00CE6805"/>
    <w:rsid w:val="00CE7A7D"/>
    <w:rsid w:val="00CE7DE0"/>
    <w:rsid w:val="00CF0EDC"/>
    <w:rsid w:val="00CF2C6F"/>
    <w:rsid w:val="00CF3CE1"/>
    <w:rsid w:val="00CF5119"/>
    <w:rsid w:val="00CF5E60"/>
    <w:rsid w:val="00CF73AE"/>
    <w:rsid w:val="00CF7890"/>
    <w:rsid w:val="00D00476"/>
    <w:rsid w:val="00D00A2E"/>
    <w:rsid w:val="00D0105E"/>
    <w:rsid w:val="00D0120D"/>
    <w:rsid w:val="00D026D1"/>
    <w:rsid w:val="00D02775"/>
    <w:rsid w:val="00D0375C"/>
    <w:rsid w:val="00D102D6"/>
    <w:rsid w:val="00D104F5"/>
    <w:rsid w:val="00D114FF"/>
    <w:rsid w:val="00D11BD2"/>
    <w:rsid w:val="00D13571"/>
    <w:rsid w:val="00D13ED9"/>
    <w:rsid w:val="00D17A30"/>
    <w:rsid w:val="00D22BE0"/>
    <w:rsid w:val="00D24CC6"/>
    <w:rsid w:val="00D25BBE"/>
    <w:rsid w:val="00D27051"/>
    <w:rsid w:val="00D301C5"/>
    <w:rsid w:val="00D307C9"/>
    <w:rsid w:val="00D30DD9"/>
    <w:rsid w:val="00D342F4"/>
    <w:rsid w:val="00D3585B"/>
    <w:rsid w:val="00D35C9F"/>
    <w:rsid w:val="00D360CE"/>
    <w:rsid w:val="00D3747B"/>
    <w:rsid w:val="00D40677"/>
    <w:rsid w:val="00D406C8"/>
    <w:rsid w:val="00D4109A"/>
    <w:rsid w:val="00D47355"/>
    <w:rsid w:val="00D509D8"/>
    <w:rsid w:val="00D51118"/>
    <w:rsid w:val="00D51A7F"/>
    <w:rsid w:val="00D51BA6"/>
    <w:rsid w:val="00D51E9A"/>
    <w:rsid w:val="00D52189"/>
    <w:rsid w:val="00D525DA"/>
    <w:rsid w:val="00D5263E"/>
    <w:rsid w:val="00D54B7E"/>
    <w:rsid w:val="00D571D1"/>
    <w:rsid w:val="00D578D4"/>
    <w:rsid w:val="00D6072B"/>
    <w:rsid w:val="00D6201D"/>
    <w:rsid w:val="00D6206D"/>
    <w:rsid w:val="00D63046"/>
    <w:rsid w:val="00D63293"/>
    <w:rsid w:val="00D63510"/>
    <w:rsid w:val="00D63D25"/>
    <w:rsid w:val="00D640A0"/>
    <w:rsid w:val="00D66363"/>
    <w:rsid w:val="00D71F75"/>
    <w:rsid w:val="00D72126"/>
    <w:rsid w:val="00D726C1"/>
    <w:rsid w:val="00D7302D"/>
    <w:rsid w:val="00D73C0D"/>
    <w:rsid w:val="00D74479"/>
    <w:rsid w:val="00D748CD"/>
    <w:rsid w:val="00D74A3D"/>
    <w:rsid w:val="00D75061"/>
    <w:rsid w:val="00D7548B"/>
    <w:rsid w:val="00D758EB"/>
    <w:rsid w:val="00D80CDE"/>
    <w:rsid w:val="00D82111"/>
    <w:rsid w:val="00D829F8"/>
    <w:rsid w:val="00D8322B"/>
    <w:rsid w:val="00D83C16"/>
    <w:rsid w:val="00D85905"/>
    <w:rsid w:val="00D85A38"/>
    <w:rsid w:val="00D86ED0"/>
    <w:rsid w:val="00D87781"/>
    <w:rsid w:val="00D9007D"/>
    <w:rsid w:val="00D90434"/>
    <w:rsid w:val="00D91E82"/>
    <w:rsid w:val="00D93225"/>
    <w:rsid w:val="00D936AF"/>
    <w:rsid w:val="00D94D75"/>
    <w:rsid w:val="00D96676"/>
    <w:rsid w:val="00D96D50"/>
    <w:rsid w:val="00D97DFC"/>
    <w:rsid w:val="00DA2B18"/>
    <w:rsid w:val="00DA3837"/>
    <w:rsid w:val="00DA7DA5"/>
    <w:rsid w:val="00DB075C"/>
    <w:rsid w:val="00DB24BE"/>
    <w:rsid w:val="00DB252F"/>
    <w:rsid w:val="00DB2C82"/>
    <w:rsid w:val="00DB3067"/>
    <w:rsid w:val="00DB3D55"/>
    <w:rsid w:val="00DC2DD3"/>
    <w:rsid w:val="00DC3145"/>
    <w:rsid w:val="00DC3528"/>
    <w:rsid w:val="00DC67F4"/>
    <w:rsid w:val="00DC6BDD"/>
    <w:rsid w:val="00DC6F60"/>
    <w:rsid w:val="00DC721D"/>
    <w:rsid w:val="00DC7DF3"/>
    <w:rsid w:val="00DD184B"/>
    <w:rsid w:val="00DD2846"/>
    <w:rsid w:val="00DD2D3D"/>
    <w:rsid w:val="00DD3C8F"/>
    <w:rsid w:val="00DD42B8"/>
    <w:rsid w:val="00DD49F0"/>
    <w:rsid w:val="00DD4B70"/>
    <w:rsid w:val="00DD528B"/>
    <w:rsid w:val="00DD68DE"/>
    <w:rsid w:val="00DE021A"/>
    <w:rsid w:val="00DE032C"/>
    <w:rsid w:val="00DE0787"/>
    <w:rsid w:val="00DE391B"/>
    <w:rsid w:val="00DE40A3"/>
    <w:rsid w:val="00DE4E41"/>
    <w:rsid w:val="00DE5344"/>
    <w:rsid w:val="00DE6346"/>
    <w:rsid w:val="00DE7FF6"/>
    <w:rsid w:val="00DF00AF"/>
    <w:rsid w:val="00DF019B"/>
    <w:rsid w:val="00DF0D85"/>
    <w:rsid w:val="00DF0EDE"/>
    <w:rsid w:val="00DF1387"/>
    <w:rsid w:val="00DF189B"/>
    <w:rsid w:val="00DF19AB"/>
    <w:rsid w:val="00DF2C8F"/>
    <w:rsid w:val="00DF2CC5"/>
    <w:rsid w:val="00DF50FC"/>
    <w:rsid w:val="00DF7650"/>
    <w:rsid w:val="00E017E3"/>
    <w:rsid w:val="00E01C93"/>
    <w:rsid w:val="00E027CD"/>
    <w:rsid w:val="00E02B7B"/>
    <w:rsid w:val="00E03D7F"/>
    <w:rsid w:val="00E040BA"/>
    <w:rsid w:val="00E05C22"/>
    <w:rsid w:val="00E10D0A"/>
    <w:rsid w:val="00E118BB"/>
    <w:rsid w:val="00E1212D"/>
    <w:rsid w:val="00E12416"/>
    <w:rsid w:val="00E12B6A"/>
    <w:rsid w:val="00E131C4"/>
    <w:rsid w:val="00E13731"/>
    <w:rsid w:val="00E14B15"/>
    <w:rsid w:val="00E16D4B"/>
    <w:rsid w:val="00E22B57"/>
    <w:rsid w:val="00E22B83"/>
    <w:rsid w:val="00E23EA2"/>
    <w:rsid w:val="00E2555F"/>
    <w:rsid w:val="00E26A11"/>
    <w:rsid w:val="00E27048"/>
    <w:rsid w:val="00E30109"/>
    <w:rsid w:val="00E30897"/>
    <w:rsid w:val="00E31086"/>
    <w:rsid w:val="00E31F5C"/>
    <w:rsid w:val="00E327F3"/>
    <w:rsid w:val="00E35154"/>
    <w:rsid w:val="00E35328"/>
    <w:rsid w:val="00E37094"/>
    <w:rsid w:val="00E372CF"/>
    <w:rsid w:val="00E37704"/>
    <w:rsid w:val="00E4126C"/>
    <w:rsid w:val="00E41C50"/>
    <w:rsid w:val="00E435B6"/>
    <w:rsid w:val="00E438E7"/>
    <w:rsid w:val="00E43E38"/>
    <w:rsid w:val="00E45EE3"/>
    <w:rsid w:val="00E46576"/>
    <w:rsid w:val="00E47BFC"/>
    <w:rsid w:val="00E47D66"/>
    <w:rsid w:val="00E509EC"/>
    <w:rsid w:val="00E517B9"/>
    <w:rsid w:val="00E542E3"/>
    <w:rsid w:val="00E5469B"/>
    <w:rsid w:val="00E55131"/>
    <w:rsid w:val="00E55C93"/>
    <w:rsid w:val="00E55F7B"/>
    <w:rsid w:val="00E5701F"/>
    <w:rsid w:val="00E601DF"/>
    <w:rsid w:val="00E603D0"/>
    <w:rsid w:val="00E611EE"/>
    <w:rsid w:val="00E6359F"/>
    <w:rsid w:val="00E6374F"/>
    <w:rsid w:val="00E639D4"/>
    <w:rsid w:val="00E63FD2"/>
    <w:rsid w:val="00E65F88"/>
    <w:rsid w:val="00E66F48"/>
    <w:rsid w:val="00E672AC"/>
    <w:rsid w:val="00E67D7E"/>
    <w:rsid w:val="00E711AB"/>
    <w:rsid w:val="00E713D4"/>
    <w:rsid w:val="00E71629"/>
    <w:rsid w:val="00E719A6"/>
    <w:rsid w:val="00E71BFB"/>
    <w:rsid w:val="00E71FDE"/>
    <w:rsid w:val="00E72A05"/>
    <w:rsid w:val="00E73B29"/>
    <w:rsid w:val="00E73C99"/>
    <w:rsid w:val="00E74392"/>
    <w:rsid w:val="00E743CE"/>
    <w:rsid w:val="00E74713"/>
    <w:rsid w:val="00E74E4B"/>
    <w:rsid w:val="00E75FC7"/>
    <w:rsid w:val="00E76FA1"/>
    <w:rsid w:val="00E77556"/>
    <w:rsid w:val="00E80316"/>
    <w:rsid w:val="00E8036F"/>
    <w:rsid w:val="00E80F7B"/>
    <w:rsid w:val="00E829CD"/>
    <w:rsid w:val="00E840E6"/>
    <w:rsid w:val="00E86E0B"/>
    <w:rsid w:val="00E9003B"/>
    <w:rsid w:val="00E90484"/>
    <w:rsid w:val="00E9063A"/>
    <w:rsid w:val="00E91E66"/>
    <w:rsid w:val="00E92F8B"/>
    <w:rsid w:val="00E943BE"/>
    <w:rsid w:val="00E946D0"/>
    <w:rsid w:val="00E94C8E"/>
    <w:rsid w:val="00EA2470"/>
    <w:rsid w:val="00EA2C2B"/>
    <w:rsid w:val="00EA2C7D"/>
    <w:rsid w:val="00EA2CBD"/>
    <w:rsid w:val="00EA6443"/>
    <w:rsid w:val="00EA78CD"/>
    <w:rsid w:val="00EA7CEF"/>
    <w:rsid w:val="00EB227E"/>
    <w:rsid w:val="00EB3E2C"/>
    <w:rsid w:val="00EB5008"/>
    <w:rsid w:val="00EB521B"/>
    <w:rsid w:val="00EB619C"/>
    <w:rsid w:val="00EB6992"/>
    <w:rsid w:val="00EB772E"/>
    <w:rsid w:val="00EB7CC4"/>
    <w:rsid w:val="00EC008A"/>
    <w:rsid w:val="00EC2582"/>
    <w:rsid w:val="00EC26B9"/>
    <w:rsid w:val="00EC293A"/>
    <w:rsid w:val="00EC43BF"/>
    <w:rsid w:val="00EC4F9A"/>
    <w:rsid w:val="00EC565D"/>
    <w:rsid w:val="00EC57EE"/>
    <w:rsid w:val="00EC61A8"/>
    <w:rsid w:val="00EC6DA4"/>
    <w:rsid w:val="00EC733B"/>
    <w:rsid w:val="00EC7C3F"/>
    <w:rsid w:val="00ED0D2E"/>
    <w:rsid w:val="00ED276B"/>
    <w:rsid w:val="00ED2985"/>
    <w:rsid w:val="00ED304D"/>
    <w:rsid w:val="00ED3BB9"/>
    <w:rsid w:val="00ED5683"/>
    <w:rsid w:val="00ED645E"/>
    <w:rsid w:val="00ED68D4"/>
    <w:rsid w:val="00ED6B48"/>
    <w:rsid w:val="00ED6F3E"/>
    <w:rsid w:val="00EE0434"/>
    <w:rsid w:val="00EE3C10"/>
    <w:rsid w:val="00EE5823"/>
    <w:rsid w:val="00EE599E"/>
    <w:rsid w:val="00EE5A7F"/>
    <w:rsid w:val="00EE6481"/>
    <w:rsid w:val="00EE7D42"/>
    <w:rsid w:val="00EE7F9B"/>
    <w:rsid w:val="00EF053D"/>
    <w:rsid w:val="00EF06F3"/>
    <w:rsid w:val="00EF2207"/>
    <w:rsid w:val="00EF3C39"/>
    <w:rsid w:val="00EF58AB"/>
    <w:rsid w:val="00F001D3"/>
    <w:rsid w:val="00F02EF9"/>
    <w:rsid w:val="00F0405E"/>
    <w:rsid w:val="00F046CC"/>
    <w:rsid w:val="00F04E8F"/>
    <w:rsid w:val="00F056B3"/>
    <w:rsid w:val="00F05E1C"/>
    <w:rsid w:val="00F05EB3"/>
    <w:rsid w:val="00F0677D"/>
    <w:rsid w:val="00F0681A"/>
    <w:rsid w:val="00F07A22"/>
    <w:rsid w:val="00F12999"/>
    <w:rsid w:val="00F12BE4"/>
    <w:rsid w:val="00F1323B"/>
    <w:rsid w:val="00F150E7"/>
    <w:rsid w:val="00F15955"/>
    <w:rsid w:val="00F15983"/>
    <w:rsid w:val="00F16A97"/>
    <w:rsid w:val="00F172B3"/>
    <w:rsid w:val="00F201F3"/>
    <w:rsid w:val="00F204AD"/>
    <w:rsid w:val="00F20C20"/>
    <w:rsid w:val="00F20D08"/>
    <w:rsid w:val="00F21E68"/>
    <w:rsid w:val="00F2288B"/>
    <w:rsid w:val="00F233A5"/>
    <w:rsid w:val="00F233D1"/>
    <w:rsid w:val="00F234B3"/>
    <w:rsid w:val="00F24F37"/>
    <w:rsid w:val="00F25C9F"/>
    <w:rsid w:val="00F263A2"/>
    <w:rsid w:val="00F26717"/>
    <w:rsid w:val="00F274CE"/>
    <w:rsid w:val="00F2763A"/>
    <w:rsid w:val="00F2765A"/>
    <w:rsid w:val="00F27C9D"/>
    <w:rsid w:val="00F31A5D"/>
    <w:rsid w:val="00F31BC5"/>
    <w:rsid w:val="00F3236E"/>
    <w:rsid w:val="00F33010"/>
    <w:rsid w:val="00F342B1"/>
    <w:rsid w:val="00F34D92"/>
    <w:rsid w:val="00F35F27"/>
    <w:rsid w:val="00F35F53"/>
    <w:rsid w:val="00F361D2"/>
    <w:rsid w:val="00F36B87"/>
    <w:rsid w:val="00F376A7"/>
    <w:rsid w:val="00F37B67"/>
    <w:rsid w:val="00F40451"/>
    <w:rsid w:val="00F413B2"/>
    <w:rsid w:val="00F41BDB"/>
    <w:rsid w:val="00F434DA"/>
    <w:rsid w:val="00F43C46"/>
    <w:rsid w:val="00F442F0"/>
    <w:rsid w:val="00F44335"/>
    <w:rsid w:val="00F44DA3"/>
    <w:rsid w:val="00F4594A"/>
    <w:rsid w:val="00F5069B"/>
    <w:rsid w:val="00F50DBC"/>
    <w:rsid w:val="00F516F2"/>
    <w:rsid w:val="00F51906"/>
    <w:rsid w:val="00F53011"/>
    <w:rsid w:val="00F53650"/>
    <w:rsid w:val="00F53D04"/>
    <w:rsid w:val="00F545BD"/>
    <w:rsid w:val="00F54B15"/>
    <w:rsid w:val="00F551A3"/>
    <w:rsid w:val="00F559F2"/>
    <w:rsid w:val="00F607BB"/>
    <w:rsid w:val="00F627D7"/>
    <w:rsid w:val="00F6289E"/>
    <w:rsid w:val="00F6458E"/>
    <w:rsid w:val="00F64EF5"/>
    <w:rsid w:val="00F64F3E"/>
    <w:rsid w:val="00F65299"/>
    <w:rsid w:val="00F65DB6"/>
    <w:rsid w:val="00F66426"/>
    <w:rsid w:val="00F7136C"/>
    <w:rsid w:val="00F71DF6"/>
    <w:rsid w:val="00F731B5"/>
    <w:rsid w:val="00F73E05"/>
    <w:rsid w:val="00F74717"/>
    <w:rsid w:val="00F7533F"/>
    <w:rsid w:val="00F801EC"/>
    <w:rsid w:val="00F80344"/>
    <w:rsid w:val="00F805D0"/>
    <w:rsid w:val="00F806D0"/>
    <w:rsid w:val="00F82580"/>
    <w:rsid w:val="00F83E26"/>
    <w:rsid w:val="00F857F1"/>
    <w:rsid w:val="00F87053"/>
    <w:rsid w:val="00F877C2"/>
    <w:rsid w:val="00F9102F"/>
    <w:rsid w:val="00F91F0B"/>
    <w:rsid w:val="00F921D6"/>
    <w:rsid w:val="00F94934"/>
    <w:rsid w:val="00F9525B"/>
    <w:rsid w:val="00F9525D"/>
    <w:rsid w:val="00F9595E"/>
    <w:rsid w:val="00F95961"/>
    <w:rsid w:val="00F959E2"/>
    <w:rsid w:val="00F96364"/>
    <w:rsid w:val="00F969E7"/>
    <w:rsid w:val="00F972CC"/>
    <w:rsid w:val="00FA00AE"/>
    <w:rsid w:val="00FA0166"/>
    <w:rsid w:val="00FA5D4A"/>
    <w:rsid w:val="00FA69C9"/>
    <w:rsid w:val="00FB17A9"/>
    <w:rsid w:val="00FB3742"/>
    <w:rsid w:val="00FB3A65"/>
    <w:rsid w:val="00FB6193"/>
    <w:rsid w:val="00FB6560"/>
    <w:rsid w:val="00FB69A7"/>
    <w:rsid w:val="00FB74D3"/>
    <w:rsid w:val="00FB77C1"/>
    <w:rsid w:val="00FB79E4"/>
    <w:rsid w:val="00FC0929"/>
    <w:rsid w:val="00FC11C3"/>
    <w:rsid w:val="00FC41BE"/>
    <w:rsid w:val="00FC572B"/>
    <w:rsid w:val="00FC5F84"/>
    <w:rsid w:val="00FC7820"/>
    <w:rsid w:val="00FD0142"/>
    <w:rsid w:val="00FD0614"/>
    <w:rsid w:val="00FD0C2A"/>
    <w:rsid w:val="00FD1ACE"/>
    <w:rsid w:val="00FD22C0"/>
    <w:rsid w:val="00FD2BB2"/>
    <w:rsid w:val="00FD6B7B"/>
    <w:rsid w:val="00FD77BE"/>
    <w:rsid w:val="00FE07E2"/>
    <w:rsid w:val="00FE0873"/>
    <w:rsid w:val="00FE10D7"/>
    <w:rsid w:val="00FE1375"/>
    <w:rsid w:val="00FE1718"/>
    <w:rsid w:val="00FE1CC1"/>
    <w:rsid w:val="00FE1D31"/>
    <w:rsid w:val="00FE2645"/>
    <w:rsid w:val="00FE30E8"/>
    <w:rsid w:val="00FE3FD7"/>
    <w:rsid w:val="00FE56C5"/>
    <w:rsid w:val="00FE5EAF"/>
    <w:rsid w:val="00FE6120"/>
    <w:rsid w:val="00FE6FFF"/>
    <w:rsid w:val="00FE76FB"/>
    <w:rsid w:val="00FF0375"/>
    <w:rsid w:val="00FF0F38"/>
    <w:rsid w:val="00FF1C1C"/>
    <w:rsid w:val="00FF4CB2"/>
    <w:rsid w:val="00FF5C69"/>
    <w:rsid w:val="00FF5DA2"/>
    <w:rsid w:val="00FF79BF"/>
    <w:rsid w:val="00FF7C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uiPriority="9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62E7"/>
    <w:pPr>
      <w:autoSpaceDE w:val="0"/>
      <w:autoSpaceDN w:val="0"/>
    </w:pPr>
    <w:rPr>
      <w:sz w:val="20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262E7"/>
    <w:pPr>
      <w:keepNext/>
      <w:widowControl w:val="0"/>
      <w:tabs>
        <w:tab w:val="left" w:pos="90"/>
        <w:tab w:val="left" w:pos="3285"/>
        <w:tab w:val="left" w:pos="6090"/>
        <w:tab w:val="left" w:pos="8115"/>
        <w:tab w:val="left" w:pos="10755"/>
      </w:tabs>
      <w:outlineLvl w:val="0"/>
    </w:pPr>
    <w:rPr>
      <w:b/>
      <w:bCs/>
      <w:i/>
      <w:iCs/>
      <w:sz w:val="28"/>
      <w:szCs w:val="4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0262E7"/>
    <w:pPr>
      <w:keepNext/>
      <w:widowControl w:val="0"/>
      <w:tabs>
        <w:tab w:val="left" w:pos="90"/>
        <w:tab w:val="left" w:pos="3285"/>
        <w:tab w:val="left" w:pos="6090"/>
        <w:tab w:val="left" w:pos="8115"/>
        <w:tab w:val="left" w:pos="10755"/>
      </w:tabs>
      <w:jc w:val="center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520FB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520FB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520FB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520FBF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520FBF"/>
    <w:pPr>
      <w:spacing w:before="240" w:after="60"/>
      <w:outlineLvl w:val="6"/>
    </w:pPr>
    <w:rPr>
      <w:sz w:val="24"/>
    </w:rPr>
  </w:style>
  <w:style w:type="paragraph" w:styleId="Heading9">
    <w:name w:val="heading 9"/>
    <w:basedOn w:val="Normal"/>
    <w:next w:val="Normal"/>
    <w:link w:val="Heading9Char"/>
    <w:uiPriority w:val="99"/>
    <w:qFormat/>
    <w:rsid w:val="005C5BBE"/>
    <w:pPr>
      <w:autoSpaceDE/>
      <w:autoSpaceDN/>
      <w:spacing w:before="240" w:after="60"/>
      <w:outlineLvl w:val="8"/>
    </w:pPr>
    <w:rPr>
      <w:rFonts w:ascii="Arial" w:hAnsi="Arial" w:cs="Arial"/>
      <w:sz w:val="22"/>
      <w:szCs w:val="22"/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0262E7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8A5700"/>
    <w:rPr>
      <w:rFonts w:cs="Times New Roman"/>
      <w:b/>
      <w:bCs/>
      <w:i/>
      <w:iCs/>
      <w:sz w:val="28"/>
      <w:szCs w:val="28"/>
      <w:lang w:val="en-US" w:eastAsia="en-US" w:bidi="ar-SA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0262E7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0262E7"/>
    <w:rPr>
      <w:rFonts w:ascii="Calibri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0262E7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0262E7"/>
    <w:rPr>
      <w:rFonts w:ascii="Calibri" w:hAnsi="Calibri" w:cs="Times New Roman"/>
      <w:b/>
      <w:bCs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0262E7"/>
    <w:rPr>
      <w:rFonts w:ascii="Calibri" w:hAnsi="Calibri" w:cs="Times New Roman"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0262E7"/>
    <w:rPr>
      <w:rFonts w:ascii="Cambria" w:hAnsi="Cambria" w:cs="Times New Roman"/>
    </w:rPr>
  </w:style>
  <w:style w:type="paragraph" w:styleId="BodyText2">
    <w:name w:val="Body Text 2"/>
    <w:basedOn w:val="Normal"/>
    <w:link w:val="BodyText2Char"/>
    <w:uiPriority w:val="99"/>
    <w:rsid w:val="005C5BBE"/>
    <w:pPr>
      <w:autoSpaceDE/>
      <w:autoSpaceDN/>
      <w:spacing w:after="120" w:line="480" w:lineRule="auto"/>
    </w:pPr>
    <w:rPr>
      <w:rFonts w:cs="Traditional Arabic"/>
      <w:szCs w:val="20"/>
      <w:lang w:eastAsia="ar-SA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0262E7"/>
    <w:rPr>
      <w:rFonts w:cs="Times New Roman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0262E7"/>
    <w:pPr>
      <w:widowControl w:val="0"/>
      <w:tabs>
        <w:tab w:val="left" w:pos="90"/>
        <w:tab w:val="left" w:pos="3285"/>
        <w:tab w:val="left" w:pos="6090"/>
        <w:tab w:val="left" w:pos="8115"/>
        <w:tab w:val="left" w:pos="10755"/>
      </w:tabs>
      <w:jc w:val="both"/>
    </w:pPr>
    <w:rPr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0262E7"/>
    <w:rPr>
      <w:rFonts w:cs="Times New Roman"/>
      <w:sz w:val="24"/>
      <w:szCs w:val="24"/>
    </w:rPr>
  </w:style>
  <w:style w:type="paragraph" w:styleId="Title">
    <w:name w:val="Title"/>
    <w:basedOn w:val="Normal"/>
    <w:link w:val="TitleChar"/>
    <w:uiPriority w:val="99"/>
    <w:qFormat/>
    <w:rsid w:val="000262E7"/>
    <w:pPr>
      <w:widowControl w:val="0"/>
      <w:jc w:val="center"/>
    </w:pPr>
    <w:rPr>
      <w:b/>
      <w:bCs/>
      <w:i/>
      <w:iCs/>
      <w:sz w:val="28"/>
      <w:szCs w:val="28"/>
    </w:rPr>
  </w:style>
  <w:style w:type="character" w:customStyle="1" w:styleId="TitleChar">
    <w:name w:val="Title Char"/>
    <w:basedOn w:val="DefaultParagraphFont"/>
    <w:link w:val="Title"/>
    <w:uiPriority w:val="99"/>
    <w:locked/>
    <w:rsid w:val="000262E7"/>
    <w:rPr>
      <w:rFonts w:ascii="Cambria" w:hAnsi="Cambria" w:cs="Times New Roman"/>
      <w:b/>
      <w:bCs/>
      <w:kern w:val="28"/>
      <w:sz w:val="32"/>
      <w:szCs w:val="32"/>
    </w:rPr>
  </w:style>
  <w:style w:type="paragraph" w:styleId="BodyTextIndent2">
    <w:name w:val="Body Text Indent 2"/>
    <w:basedOn w:val="Normal"/>
    <w:link w:val="BodyTextIndent2Char"/>
    <w:uiPriority w:val="99"/>
    <w:rsid w:val="000262E7"/>
    <w:pPr>
      <w:widowControl w:val="0"/>
      <w:tabs>
        <w:tab w:val="left" w:pos="90"/>
        <w:tab w:val="left" w:pos="3285"/>
        <w:tab w:val="left" w:pos="6090"/>
        <w:tab w:val="left" w:pos="8115"/>
        <w:tab w:val="left" w:pos="10755"/>
      </w:tabs>
      <w:ind w:firstLine="567"/>
      <w:jc w:val="both"/>
    </w:pPr>
    <w:rPr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0262E7"/>
    <w:rPr>
      <w:rFonts w:cs="Times New Roman"/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rsid w:val="000262E7"/>
    <w:pPr>
      <w:ind w:firstLine="567"/>
      <w:jc w:val="both"/>
    </w:pPr>
    <w:rPr>
      <w:sz w:val="28"/>
      <w:szCs w:val="28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0262E7"/>
    <w:rPr>
      <w:rFonts w:cs="Times New Roman"/>
      <w:sz w:val="16"/>
      <w:szCs w:val="16"/>
    </w:rPr>
  </w:style>
  <w:style w:type="paragraph" w:styleId="Footer">
    <w:name w:val="footer"/>
    <w:basedOn w:val="Normal"/>
    <w:link w:val="FooterChar"/>
    <w:uiPriority w:val="99"/>
    <w:rsid w:val="000262E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0262E7"/>
    <w:rPr>
      <w:rFonts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0262E7"/>
    <w:rPr>
      <w:rFonts w:ascii="Times New Roman" w:hAnsi="Times New Roman" w:cs="Times New Roman"/>
    </w:rPr>
  </w:style>
  <w:style w:type="paragraph" w:styleId="Header">
    <w:name w:val="header"/>
    <w:basedOn w:val="Normal"/>
    <w:link w:val="HeaderChar"/>
    <w:uiPriority w:val="99"/>
    <w:rsid w:val="00E719A6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0262E7"/>
    <w:rPr>
      <w:rFonts w:cs="Times New Roman"/>
      <w:sz w:val="24"/>
      <w:szCs w:val="24"/>
    </w:rPr>
  </w:style>
  <w:style w:type="paragraph" w:customStyle="1" w:styleId="Style1">
    <w:name w:val="Style1"/>
    <w:basedOn w:val="Normal"/>
    <w:uiPriority w:val="99"/>
    <w:rsid w:val="000251D6"/>
    <w:pPr>
      <w:widowControl w:val="0"/>
      <w:jc w:val="lowKashida"/>
    </w:pPr>
    <w:rPr>
      <w:rFonts w:ascii="Times" w:hAnsi="Times" w:cs="Times"/>
      <w:sz w:val="28"/>
      <w:szCs w:val="22"/>
    </w:rPr>
  </w:style>
  <w:style w:type="paragraph" w:customStyle="1" w:styleId="StyleTimes11ptJustified">
    <w:name w:val="Style Times 11 pt Justified"/>
    <w:basedOn w:val="Normal"/>
    <w:link w:val="StyleTimes11ptJustifiedChar"/>
    <w:uiPriority w:val="99"/>
    <w:rsid w:val="000251D6"/>
    <w:pPr>
      <w:jc w:val="both"/>
    </w:pPr>
    <w:rPr>
      <w:rFonts w:ascii="Times" w:hAnsi="Times"/>
      <w:sz w:val="22"/>
      <w:szCs w:val="22"/>
    </w:rPr>
  </w:style>
  <w:style w:type="paragraph" w:customStyle="1" w:styleId="a">
    <w:name w:val="a"/>
    <w:basedOn w:val="Normal"/>
    <w:uiPriority w:val="99"/>
    <w:rsid w:val="00712E90"/>
    <w:pPr>
      <w:widowControl w:val="0"/>
      <w:spacing w:before="120"/>
      <w:ind w:left="142" w:right="142"/>
      <w:jc w:val="both"/>
    </w:pPr>
    <w:rPr>
      <w:rFonts w:ascii="Times" w:hAnsi="Times" w:cs="Times"/>
      <w:i/>
      <w:iCs/>
      <w:szCs w:val="20"/>
    </w:rPr>
  </w:style>
  <w:style w:type="paragraph" w:customStyle="1" w:styleId="p">
    <w:name w:val="p"/>
    <w:basedOn w:val="StyleTimes11ptJustified"/>
    <w:link w:val="pChar"/>
    <w:uiPriority w:val="99"/>
    <w:rsid w:val="00667790"/>
    <w:pPr>
      <w:spacing w:before="120" w:line="260" w:lineRule="exact"/>
      <w:ind w:firstLine="284"/>
    </w:pPr>
    <w:rPr>
      <w:sz w:val="20"/>
      <w:szCs w:val="20"/>
    </w:rPr>
  </w:style>
  <w:style w:type="paragraph" w:customStyle="1" w:styleId="h2">
    <w:name w:val="h2"/>
    <w:basedOn w:val="Normal"/>
    <w:uiPriority w:val="99"/>
    <w:rsid w:val="0001669A"/>
    <w:pPr>
      <w:widowControl w:val="0"/>
      <w:spacing w:before="240" w:line="280" w:lineRule="exact"/>
    </w:pPr>
    <w:rPr>
      <w:rFonts w:ascii="Times" w:hAnsi="Times" w:cs="Times"/>
      <w:b/>
      <w:bCs/>
      <w:sz w:val="22"/>
      <w:szCs w:val="22"/>
    </w:rPr>
  </w:style>
  <w:style w:type="paragraph" w:customStyle="1" w:styleId="h0">
    <w:name w:val="h0"/>
    <w:basedOn w:val="Title"/>
    <w:uiPriority w:val="99"/>
    <w:rsid w:val="0001669A"/>
    <w:pPr>
      <w:jc w:val="right"/>
    </w:pPr>
    <w:rPr>
      <w:rFonts w:ascii="Times" w:hAnsi="Times" w:cs="Times"/>
      <w:i w:val="0"/>
      <w:iCs w:val="0"/>
      <w:szCs w:val="26"/>
    </w:rPr>
  </w:style>
  <w:style w:type="paragraph" w:customStyle="1" w:styleId="auth">
    <w:name w:val="auth"/>
    <w:basedOn w:val="Normal"/>
    <w:uiPriority w:val="99"/>
    <w:rsid w:val="0001669A"/>
    <w:pPr>
      <w:widowControl w:val="0"/>
      <w:spacing w:before="240" w:line="220" w:lineRule="exact"/>
      <w:ind w:left="567"/>
      <w:jc w:val="right"/>
    </w:pPr>
    <w:rPr>
      <w:rFonts w:ascii="Times" w:hAnsi="Times" w:cs="Times"/>
      <w:sz w:val="18"/>
      <w:szCs w:val="18"/>
    </w:rPr>
  </w:style>
  <w:style w:type="paragraph" w:customStyle="1" w:styleId="Style2">
    <w:name w:val="Style2"/>
    <w:basedOn w:val="Heading2"/>
    <w:uiPriority w:val="99"/>
    <w:rsid w:val="00431FB4"/>
    <w:pPr>
      <w:ind w:left="1361" w:hanging="1361"/>
    </w:pPr>
    <w:rPr>
      <w:rFonts w:cs="Times"/>
      <w:szCs w:val="22"/>
    </w:rPr>
  </w:style>
  <w:style w:type="paragraph" w:customStyle="1" w:styleId="ht">
    <w:name w:val="ht"/>
    <w:basedOn w:val="Heading2"/>
    <w:link w:val="htChar"/>
    <w:uiPriority w:val="99"/>
    <w:rsid w:val="00C77F91"/>
    <w:pPr>
      <w:tabs>
        <w:tab w:val="clear" w:pos="90"/>
        <w:tab w:val="clear" w:pos="3285"/>
        <w:tab w:val="clear" w:pos="6090"/>
        <w:tab w:val="clear" w:pos="8115"/>
        <w:tab w:val="clear" w:pos="10755"/>
        <w:tab w:val="left" w:pos="851"/>
      </w:tabs>
      <w:spacing w:before="120" w:after="120" w:line="280" w:lineRule="exact"/>
      <w:ind w:left="851" w:hanging="851"/>
      <w:jc w:val="left"/>
    </w:pPr>
    <w:rPr>
      <w:rFonts w:ascii="Times" w:hAnsi="Times" w:cs="Times"/>
      <w:b w:val="0"/>
      <w:bCs w:val="0"/>
      <w:sz w:val="20"/>
      <w:szCs w:val="20"/>
    </w:rPr>
  </w:style>
  <w:style w:type="paragraph" w:customStyle="1" w:styleId="ref">
    <w:name w:val="ref"/>
    <w:basedOn w:val="Normal"/>
    <w:link w:val="refChar"/>
    <w:uiPriority w:val="99"/>
    <w:rsid w:val="00C77F91"/>
    <w:pPr>
      <w:tabs>
        <w:tab w:val="left" w:pos="454"/>
      </w:tabs>
      <w:spacing w:before="60" w:line="240" w:lineRule="exact"/>
      <w:ind w:left="794" w:hanging="794"/>
      <w:jc w:val="both"/>
    </w:pPr>
    <w:rPr>
      <w:rFonts w:ascii="Times" w:hAnsi="Times" w:cs="Times"/>
      <w:sz w:val="16"/>
      <w:szCs w:val="16"/>
    </w:rPr>
  </w:style>
  <w:style w:type="paragraph" w:customStyle="1" w:styleId="h3">
    <w:name w:val="h3"/>
    <w:basedOn w:val="Normal"/>
    <w:link w:val="h3Char"/>
    <w:uiPriority w:val="99"/>
    <w:rsid w:val="00785357"/>
    <w:pPr>
      <w:widowControl w:val="0"/>
      <w:spacing w:before="240" w:line="280" w:lineRule="exact"/>
      <w:jc w:val="both"/>
    </w:pPr>
    <w:rPr>
      <w:rFonts w:ascii="Times" w:hAnsi="Times" w:cs="Times"/>
      <w:b/>
      <w:bCs/>
      <w:i/>
      <w:iCs/>
      <w:sz w:val="22"/>
      <w:szCs w:val="22"/>
    </w:rPr>
  </w:style>
  <w:style w:type="paragraph" w:customStyle="1" w:styleId="o1">
    <w:name w:val="o1"/>
    <w:basedOn w:val="Normal"/>
    <w:uiPriority w:val="99"/>
    <w:rsid w:val="00D8322B"/>
    <w:pPr>
      <w:widowControl w:val="0"/>
      <w:tabs>
        <w:tab w:val="left" w:pos="454"/>
      </w:tabs>
      <w:spacing w:before="120" w:line="260" w:lineRule="exact"/>
      <w:ind w:left="432" w:hanging="432"/>
      <w:jc w:val="both"/>
    </w:pPr>
    <w:rPr>
      <w:rFonts w:ascii="Times" w:hAnsi="Times" w:cs="Times"/>
      <w:szCs w:val="20"/>
    </w:rPr>
  </w:style>
  <w:style w:type="paragraph" w:customStyle="1" w:styleId="fig">
    <w:name w:val="fig"/>
    <w:basedOn w:val="Normal"/>
    <w:uiPriority w:val="99"/>
    <w:rsid w:val="00A12F6B"/>
    <w:pPr>
      <w:tabs>
        <w:tab w:val="left" w:pos="1134"/>
      </w:tabs>
      <w:spacing w:before="120"/>
      <w:ind w:left="1021" w:hanging="1021"/>
      <w:jc w:val="both"/>
    </w:pPr>
    <w:rPr>
      <w:rFonts w:cs="Times"/>
      <w:i/>
      <w:iCs/>
      <w:sz w:val="18"/>
      <w:szCs w:val="18"/>
    </w:rPr>
  </w:style>
  <w:style w:type="table" w:styleId="TableGrid">
    <w:name w:val="Table Grid"/>
    <w:basedOn w:val="TableNormal"/>
    <w:uiPriority w:val="99"/>
    <w:rsid w:val="00BA20C1"/>
    <w:pPr>
      <w:autoSpaceDE w:val="0"/>
      <w:autoSpaceDN w:val="0"/>
    </w:pPr>
    <w:rPr>
      <w:sz w:val="20"/>
      <w:szCs w:val="20"/>
      <w:lang w:bidi="ar-E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p">
    <w:name w:val="dep"/>
    <w:basedOn w:val="auth"/>
    <w:uiPriority w:val="99"/>
    <w:rsid w:val="0001669A"/>
    <w:rPr>
      <w:i/>
      <w:iCs/>
    </w:rPr>
  </w:style>
  <w:style w:type="paragraph" w:customStyle="1" w:styleId="abs">
    <w:name w:val="abs"/>
    <w:basedOn w:val="a"/>
    <w:uiPriority w:val="99"/>
    <w:rsid w:val="0001669A"/>
    <w:pPr>
      <w:shd w:val="clear" w:color="auto" w:fill="E6E6E6"/>
      <w:spacing w:line="240" w:lineRule="exact"/>
    </w:pPr>
  </w:style>
  <w:style w:type="paragraph" w:customStyle="1" w:styleId="StylerefBold">
    <w:name w:val="Style ref + Bold"/>
    <w:basedOn w:val="ref"/>
    <w:link w:val="StylerefBoldChar"/>
    <w:uiPriority w:val="99"/>
    <w:rsid w:val="00C77F91"/>
    <w:rPr>
      <w:b/>
      <w:bCs/>
    </w:rPr>
  </w:style>
  <w:style w:type="character" w:customStyle="1" w:styleId="refChar">
    <w:name w:val="ref Char"/>
    <w:basedOn w:val="DefaultParagraphFont"/>
    <w:link w:val="ref"/>
    <w:uiPriority w:val="99"/>
    <w:locked/>
    <w:rsid w:val="00C77F91"/>
    <w:rPr>
      <w:rFonts w:ascii="Times" w:hAnsi="Times" w:cs="Times"/>
      <w:sz w:val="16"/>
      <w:szCs w:val="16"/>
      <w:lang w:val="en-US" w:eastAsia="en-US" w:bidi="ar-SA"/>
    </w:rPr>
  </w:style>
  <w:style w:type="character" w:customStyle="1" w:styleId="StylerefBoldChar">
    <w:name w:val="Style ref + Bold Char"/>
    <w:basedOn w:val="refChar"/>
    <w:link w:val="StylerefBold"/>
    <w:uiPriority w:val="99"/>
    <w:locked/>
    <w:rsid w:val="00C77F91"/>
    <w:rPr>
      <w:b/>
      <w:bCs/>
    </w:rPr>
  </w:style>
  <w:style w:type="paragraph" w:styleId="PlainText">
    <w:name w:val="Plain Text"/>
    <w:basedOn w:val="Normal"/>
    <w:link w:val="PlainTextChar"/>
    <w:uiPriority w:val="99"/>
    <w:rsid w:val="00353DCD"/>
    <w:pPr>
      <w:autoSpaceDE/>
      <w:autoSpaceDN/>
      <w:bidi/>
    </w:pPr>
    <w:rPr>
      <w:rFonts w:ascii="Courier New" w:hAnsi="Courier New" w:cs="Courier New"/>
      <w:szCs w:val="20"/>
      <w:lang w:bidi="ar-EG"/>
    </w:rPr>
  </w:style>
  <w:style w:type="character" w:customStyle="1" w:styleId="PlainTextChar">
    <w:name w:val="Plain Text Char"/>
    <w:basedOn w:val="DefaultParagraphFont"/>
    <w:link w:val="PlainText"/>
    <w:uiPriority w:val="99"/>
    <w:semiHidden/>
    <w:locked/>
    <w:rsid w:val="000262E7"/>
    <w:rPr>
      <w:rFonts w:ascii="Courier New" w:hAnsi="Courier New" w:cs="Courier New"/>
      <w:sz w:val="20"/>
      <w:szCs w:val="20"/>
    </w:rPr>
  </w:style>
  <w:style w:type="paragraph" w:customStyle="1" w:styleId="Style3">
    <w:name w:val="Style3"/>
    <w:basedOn w:val="p"/>
    <w:link w:val="Style3Char"/>
    <w:uiPriority w:val="99"/>
    <w:rsid w:val="00C00A22"/>
    <w:rPr>
      <w:rFonts w:cs="Times"/>
      <w:vertAlign w:val="superscript"/>
    </w:rPr>
  </w:style>
  <w:style w:type="character" w:customStyle="1" w:styleId="StyleTimes11ptJustifiedChar">
    <w:name w:val="Style Times 11 pt Justified Char"/>
    <w:basedOn w:val="DefaultParagraphFont"/>
    <w:link w:val="StyleTimes11ptJustified"/>
    <w:uiPriority w:val="99"/>
    <w:locked/>
    <w:rsid w:val="00C00A22"/>
    <w:rPr>
      <w:rFonts w:ascii="Times" w:hAnsi="Times" w:cs="Times New Roman"/>
      <w:sz w:val="22"/>
      <w:szCs w:val="22"/>
      <w:lang w:val="en-US" w:eastAsia="en-US" w:bidi="ar-SA"/>
    </w:rPr>
  </w:style>
  <w:style w:type="character" w:customStyle="1" w:styleId="pChar">
    <w:name w:val="p Char"/>
    <w:basedOn w:val="StyleTimes11ptJustifiedChar"/>
    <w:link w:val="p"/>
    <w:uiPriority w:val="99"/>
    <w:locked/>
    <w:rsid w:val="00667790"/>
    <w:rPr>
      <w:sz w:val="20"/>
      <w:szCs w:val="20"/>
    </w:rPr>
  </w:style>
  <w:style w:type="character" w:customStyle="1" w:styleId="Style3Char">
    <w:name w:val="Style3 Char"/>
    <w:basedOn w:val="pChar"/>
    <w:link w:val="Style3"/>
    <w:uiPriority w:val="99"/>
    <w:locked/>
    <w:rsid w:val="00C00A22"/>
    <w:rPr>
      <w:rFonts w:cs="Times"/>
      <w:vertAlign w:val="superscript"/>
    </w:rPr>
  </w:style>
  <w:style w:type="paragraph" w:customStyle="1" w:styleId="super">
    <w:name w:val="super"/>
    <w:basedOn w:val="p"/>
    <w:link w:val="superChar"/>
    <w:uiPriority w:val="99"/>
    <w:rsid w:val="00C00A22"/>
    <w:rPr>
      <w:vertAlign w:val="superscript"/>
    </w:rPr>
  </w:style>
  <w:style w:type="character" w:customStyle="1" w:styleId="superChar">
    <w:name w:val="super Char"/>
    <w:basedOn w:val="pChar"/>
    <w:link w:val="super"/>
    <w:uiPriority w:val="99"/>
    <w:locked/>
    <w:rsid w:val="00C00A22"/>
    <w:rPr>
      <w:vertAlign w:val="superscript"/>
    </w:rPr>
  </w:style>
  <w:style w:type="paragraph" w:styleId="Subtitle">
    <w:name w:val="Subtitle"/>
    <w:basedOn w:val="Normal"/>
    <w:link w:val="SubtitleChar"/>
    <w:uiPriority w:val="99"/>
    <w:qFormat/>
    <w:rsid w:val="00520FBF"/>
    <w:pPr>
      <w:autoSpaceDE/>
      <w:autoSpaceDN/>
    </w:pPr>
    <w:rPr>
      <w:b/>
      <w:bCs/>
      <w:sz w:val="24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0262E7"/>
    <w:rPr>
      <w:rFonts w:ascii="Cambria" w:hAnsi="Cambria" w:cs="Times New Roman"/>
      <w:sz w:val="24"/>
      <w:szCs w:val="24"/>
    </w:rPr>
  </w:style>
  <w:style w:type="paragraph" w:styleId="NormalWeb">
    <w:name w:val="Normal (Web)"/>
    <w:basedOn w:val="Normal"/>
    <w:uiPriority w:val="99"/>
    <w:rsid w:val="00520FBF"/>
    <w:pPr>
      <w:autoSpaceDE/>
      <w:autoSpaceDN/>
      <w:spacing w:before="100" w:beforeAutospacing="1" w:after="100" w:afterAutospacing="1"/>
    </w:pPr>
    <w:rPr>
      <w:sz w:val="24"/>
      <w:lang w:eastAsia="ar-SA"/>
    </w:rPr>
  </w:style>
  <w:style w:type="paragraph" w:styleId="BodyText3">
    <w:name w:val="Body Text 3"/>
    <w:basedOn w:val="Normal"/>
    <w:link w:val="BodyText3Char"/>
    <w:uiPriority w:val="99"/>
    <w:rsid w:val="00A86859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0262E7"/>
    <w:rPr>
      <w:rFonts w:cs="Times New Roman"/>
      <w:sz w:val="16"/>
      <w:szCs w:val="16"/>
    </w:rPr>
  </w:style>
  <w:style w:type="character" w:customStyle="1" w:styleId="h3Char">
    <w:name w:val="h3 Char"/>
    <w:basedOn w:val="DefaultParagraphFont"/>
    <w:link w:val="h3"/>
    <w:uiPriority w:val="99"/>
    <w:locked/>
    <w:rsid w:val="00000C0D"/>
    <w:rPr>
      <w:rFonts w:ascii="Times" w:hAnsi="Times" w:cs="Times"/>
      <w:b/>
      <w:bCs/>
      <w:i/>
      <w:iCs/>
      <w:sz w:val="22"/>
      <w:szCs w:val="22"/>
      <w:lang w:val="en-US" w:eastAsia="en-US" w:bidi="ar-SA"/>
    </w:rPr>
  </w:style>
  <w:style w:type="paragraph" w:customStyle="1" w:styleId="o1Char">
    <w:name w:val="o1 Char"/>
    <w:basedOn w:val="Normal"/>
    <w:link w:val="o1CharChar"/>
    <w:uiPriority w:val="99"/>
    <w:rsid w:val="00F04E8F"/>
    <w:pPr>
      <w:numPr>
        <w:numId w:val="2"/>
      </w:numPr>
      <w:tabs>
        <w:tab w:val="left" w:pos="360"/>
      </w:tabs>
      <w:spacing w:before="60" w:after="60" w:line="260" w:lineRule="exact"/>
      <w:ind w:left="360"/>
      <w:jc w:val="both"/>
    </w:pPr>
    <w:rPr>
      <w:rFonts w:ascii="Times" w:hAnsi="Times"/>
    </w:rPr>
  </w:style>
  <w:style w:type="paragraph" w:customStyle="1" w:styleId="Style4">
    <w:name w:val="Style4"/>
    <w:basedOn w:val="o1Char"/>
    <w:uiPriority w:val="99"/>
    <w:rsid w:val="00E94C8E"/>
    <w:pPr>
      <w:tabs>
        <w:tab w:val="num" w:pos="270"/>
      </w:tabs>
      <w:ind w:left="274" w:hanging="274"/>
    </w:pPr>
  </w:style>
  <w:style w:type="paragraph" w:customStyle="1" w:styleId="Styleo1CharComplex14pt">
    <w:name w:val="Style o1 Char + (Complex) 14 pt"/>
    <w:basedOn w:val="o1Char"/>
    <w:uiPriority w:val="99"/>
    <w:rsid w:val="003D0782"/>
    <w:pPr>
      <w:numPr>
        <w:numId w:val="1"/>
      </w:numPr>
    </w:pPr>
    <w:rPr>
      <w:szCs w:val="28"/>
    </w:rPr>
  </w:style>
  <w:style w:type="character" w:styleId="Hyperlink">
    <w:name w:val="Hyperlink"/>
    <w:basedOn w:val="DefaultParagraphFont"/>
    <w:uiPriority w:val="99"/>
    <w:rsid w:val="00F6289E"/>
    <w:rPr>
      <w:rFonts w:cs="Times New Roman"/>
      <w:color w:val="0000FF"/>
      <w:u w:val="single"/>
    </w:rPr>
  </w:style>
  <w:style w:type="character" w:styleId="Strong">
    <w:name w:val="Strong"/>
    <w:basedOn w:val="DefaultParagraphFont"/>
    <w:uiPriority w:val="99"/>
    <w:qFormat/>
    <w:rsid w:val="00F6289E"/>
    <w:rPr>
      <w:rFonts w:ascii="Arial" w:hAnsi="Arial" w:cs="Arial"/>
      <w:b/>
      <w:bCs/>
      <w:color w:val="auto"/>
      <w:sz w:val="30"/>
      <w:szCs w:val="30"/>
      <w:u w:val="none"/>
      <w:effect w:val="none"/>
    </w:rPr>
  </w:style>
  <w:style w:type="character" w:styleId="Emphasis">
    <w:name w:val="Emphasis"/>
    <w:basedOn w:val="DefaultParagraphFont"/>
    <w:uiPriority w:val="99"/>
    <w:qFormat/>
    <w:rsid w:val="00F6289E"/>
    <w:rPr>
      <w:rFonts w:cs="Times New Roman"/>
      <w:i/>
      <w:iCs/>
    </w:rPr>
  </w:style>
  <w:style w:type="character" w:customStyle="1" w:styleId="titles-title1">
    <w:name w:val="titles-title1"/>
    <w:basedOn w:val="DefaultParagraphFont"/>
    <w:uiPriority w:val="99"/>
    <w:rsid w:val="00F6289E"/>
    <w:rPr>
      <w:rFonts w:cs="Times New Roman"/>
      <w:b/>
      <w:bCs/>
    </w:rPr>
  </w:style>
  <w:style w:type="character" w:customStyle="1" w:styleId="bibrecord-highlight1">
    <w:name w:val="bibrecord-highlight1"/>
    <w:basedOn w:val="DefaultParagraphFont"/>
    <w:uiPriority w:val="99"/>
    <w:rsid w:val="00F6289E"/>
    <w:rPr>
      <w:rFonts w:cs="Times New Roman"/>
      <w:b/>
      <w:bCs/>
      <w:color w:val="auto"/>
    </w:rPr>
  </w:style>
  <w:style w:type="character" w:customStyle="1" w:styleId="titles-source1">
    <w:name w:val="titles-source1"/>
    <w:basedOn w:val="DefaultParagraphFont"/>
    <w:uiPriority w:val="99"/>
    <w:rsid w:val="00F6289E"/>
    <w:rPr>
      <w:rFonts w:cs="Times New Roman"/>
      <w:i/>
      <w:iCs/>
    </w:rPr>
  </w:style>
  <w:style w:type="character" w:customStyle="1" w:styleId="article-articlebody1">
    <w:name w:val="article-articlebody1"/>
    <w:basedOn w:val="DefaultParagraphFont"/>
    <w:uiPriority w:val="99"/>
    <w:rsid w:val="00F6289E"/>
    <w:rPr>
      <w:rFonts w:ascii="Arial" w:hAnsi="Arial" w:cs="Arial"/>
      <w:color w:val="000000"/>
      <w:sz w:val="18"/>
      <w:szCs w:val="18"/>
    </w:rPr>
  </w:style>
  <w:style w:type="paragraph" w:customStyle="1" w:styleId="o2">
    <w:name w:val="o2"/>
    <w:basedOn w:val="o1Char"/>
    <w:uiPriority w:val="99"/>
    <w:rsid w:val="00254437"/>
    <w:pPr>
      <w:numPr>
        <w:numId w:val="3"/>
      </w:numPr>
      <w:tabs>
        <w:tab w:val="clear" w:pos="360"/>
      </w:tabs>
      <w:spacing w:before="0" w:after="0"/>
    </w:pPr>
  </w:style>
  <w:style w:type="character" w:customStyle="1" w:styleId="o1CharChar">
    <w:name w:val="o1 Char Char"/>
    <w:basedOn w:val="DefaultParagraphFont"/>
    <w:link w:val="o1Char"/>
    <w:uiPriority w:val="99"/>
    <w:locked/>
    <w:rsid w:val="000B0EA4"/>
    <w:rPr>
      <w:rFonts w:ascii="Times" w:hAnsi="Times" w:cs="Times New Roman"/>
      <w:sz w:val="24"/>
      <w:szCs w:val="24"/>
    </w:rPr>
  </w:style>
  <w:style w:type="character" w:customStyle="1" w:styleId="htChar">
    <w:name w:val="ht Char"/>
    <w:basedOn w:val="Heading2Char"/>
    <w:link w:val="ht"/>
    <w:uiPriority w:val="99"/>
    <w:locked/>
    <w:rsid w:val="008A5700"/>
    <w:rPr>
      <w:rFonts w:ascii="Times" w:hAnsi="Times" w:cs="Times"/>
    </w:rPr>
  </w:style>
  <w:style w:type="paragraph" w:styleId="Caption">
    <w:name w:val="caption"/>
    <w:basedOn w:val="Normal"/>
    <w:next w:val="Normal"/>
    <w:uiPriority w:val="99"/>
    <w:qFormat/>
    <w:rsid w:val="007B6D73"/>
    <w:pPr>
      <w:autoSpaceDE/>
      <w:autoSpaceDN/>
      <w:bidi/>
    </w:pPr>
    <w:rPr>
      <w:b/>
      <w:bCs/>
      <w:szCs w:val="20"/>
    </w:rPr>
  </w:style>
  <w:style w:type="character" w:customStyle="1" w:styleId="small">
    <w:name w:val="small"/>
    <w:basedOn w:val="DefaultParagraphFont"/>
    <w:uiPriority w:val="99"/>
    <w:rsid w:val="007B6D73"/>
    <w:rPr>
      <w:rFonts w:cs="Times New Roman"/>
    </w:rPr>
  </w:style>
  <w:style w:type="paragraph" w:customStyle="1" w:styleId="li-txtcontent">
    <w:name w:val="li-txtcontent"/>
    <w:basedOn w:val="Normal"/>
    <w:uiPriority w:val="99"/>
    <w:rsid w:val="002E7218"/>
    <w:pPr>
      <w:autoSpaceDE/>
      <w:autoSpaceDN/>
      <w:spacing w:before="100" w:beforeAutospacing="1" w:after="100" w:afterAutospacing="1"/>
    </w:pPr>
    <w:rPr>
      <w:rFonts w:ascii="Verdana" w:hAnsi="Verdana"/>
      <w:color w:val="030303"/>
      <w:sz w:val="18"/>
      <w:szCs w:val="18"/>
    </w:rPr>
  </w:style>
  <w:style w:type="table" w:styleId="TableElegant">
    <w:name w:val="Table Elegant"/>
    <w:basedOn w:val="TableNormal"/>
    <w:uiPriority w:val="99"/>
    <w:rsid w:val="002E7218"/>
    <w:pPr>
      <w:bidi/>
    </w:pPr>
    <w:rPr>
      <w:sz w:val="20"/>
      <w:szCs w:val="20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Cite">
    <w:name w:val="HTML Cite"/>
    <w:basedOn w:val="DefaultParagraphFont"/>
    <w:uiPriority w:val="99"/>
    <w:rsid w:val="00CF7890"/>
    <w:rPr>
      <w:rFonts w:cs="Times New Roman"/>
      <w:i/>
      <w:iCs/>
    </w:rPr>
  </w:style>
  <w:style w:type="character" w:customStyle="1" w:styleId="journaltitle">
    <w:name w:val="journal_title"/>
    <w:basedOn w:val="DefaultParagraphFont"/>
    <w:uiPriority w:val="99"/>
    <w:rsid w:val="00CF7890"/>
    <w:rPr>
      <w:rFonts w:cs="Times New Roman"/>
    </w:rPr>
  </w:style>
  <w:style w:type="character" w:customStyle="1" w:styleId="volume">
    <w:name w:val="volume"/>
    <w:basedOn w:val="DefaultParagraphFont"/>
    <w:uiPriority w:val="99"/>
    <w:rsid w:val="00CF7890"/>
    <w:rPr>
      <w:rFonts w:cs="Times New Roman"/>
    </w:rPr>
  </w:style>
  <w:style w:type="character" w:customStyle="1" w:styleId="papertitlefont1">
    <w:name w:val="papertitle_font1"/>
    <w:basedOn w:val="DefaultParagraphFont"/>
    <w:uiPriority w:val="99"/>
    <w:rsid w:val="00CA79A1"/>
    <w:rPr>
      <w:rFonts w:ascii="Helvetica" w:hAnsi="Helvetica" w:cs="Helvetica"/>
      <w:b/>
      <w:bCs/>
      <w:color w:val="000000"/>
      <w:sz w:val="33"/>
      <w:szCs w:val="33"/>
    </w:rPr>
  </w:style>
  <w:style w:type="table" w:styleId="TableWeb1">
    <w:name w:val="Table Web 1"/>
    <w:basedOn w:val="TableNormal"/>
    <w:uiPriority w:val="99"/>
    <w:rsid w:val="00AA2420"/>
    <w:pPr>
      <w:bidi/>
    </w:pPr>
    <w:rPr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rsid w:val="00AA2420"/>
    <w:pPr>
      <w:bidi/>
    </w:pPr>
    <w:rPr>
      <w:sz w:val="20"/>
      <w:szCs w:val="20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rsid w:val="00AA2420"/>
    <w:pPr>
      <w:bidi/>
    </w:pPr>
    <w:rPr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Professional">
    <w:name w:val="Table Professional"/>
    <w:basedOn w:val="TableNormal"/>
    <w:uiPriority w:val="99"/>
    <w:rsid w:val="00AA2420"/>
    <w:pPr>
      <w:bidi/>
    </w:pPr>
    <w:rPr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searchterm01">
    <w:name w:val="searchterm01"/>
    <w:basedOn w:val="DefaultParagraphFont"/>
    <w:uiPriority w:val="99"/>
    <w:rsid w:val="00AA2420"/>
    <w:rPr>
      <w:rFonts w:cs="Times New Roman"/>
      <w:b/>
      <w:bCs/>
      <w:color w:val="000000"/>
      <w:shd w:val="clear" w:color="auto" w:fill="auto"/>
    </w:rPr>
  </w:style>
  <w:style w:type="paragraph" w:customStyle="1" w:styleId="last">
    <w:name w:val="last"/>
    <w:basedOn w:val="Normal"/>
    <w:uiPriority w:val="99"/>
    <w:rsid w:val="00AA2420"/>
    <w:pPr>
      <w:autoSpaceDE/>
      <w:autoSpaceDN/>
      <w:spacing w:before="180" w:line="336" w:lineRule="atLeast"/>
    </w:pPr>
    <w:rPr>
      <w:sz w:val="26"/>
      <w:szCs w:val="26"/>
    </w:rPr>
  </w:style>
  <w:style w:type="character" w:customStyle="1" w:styleId="journaltitle3">
    <w:name w:val="journal_title3"/>
    <w:basedOn w:val="DefaultParagraphFont"/>
    <w:uiPriority w:val="99"/>
    <w:rsid w:val="00AA2420"/>
    <w:rPr>
      <w:rFonts w:cs="Times New Roman"/>
      <w:i/>
      <w:iCs/>
    </w:rPr>
  </w:style>
  <w:style w:type="character" w:customStyle="1" w:styleId="volume5">
    <w:name w:val="volume5"/>
    <w:basedOn w:val="DefaultParagraphFont"/>
    <w:uiPriority w:val="99"/>
    <w:rsid w:val="00AA2420"/>
    <w:rPr>
      <w:rFonts w:cs="Times New Roman"/>
      <w:b/>
      <w:bCs/>
    </w:rPr>
  </w:style>
  <w:style w:type="character" w:customStyle="1" w:styleId="refnumber3">
    <w:name w:val="refnumber3"/>
    <w:basedOn w:val="DefaultParagraphFont"/>
    <w:uiPriority w:val="99"/>
    <w:rsid w:val="00AA2420"/>
    <w:rPr>
      <w:rFonts w:cs="Times New Roman"/>
    </w:rPr>
  </w:style>
  <w:style w:type="paragraph" w:styleId="List">
    <w:name w:val="List"/>
    <w:basedOn w:val="Normal"/>
    <w:uiPriority w:val="99"/>
    <w:rsid w:val="005C5BBE"/>
    <w:pPr>
      <w:autoSpaceDE/>
      <w:autoSpaceDN/>
      <w:bidi/>
      <w:ind w:left="283" w:hanging="283"/>
    </w:pPr>
    <w:rPr>
      <w:rFonts w:cs="Traditional Arabic"/>
      <w:szCs w:val="20"/>
    </w:rPr>
  </w:style>
  <w:style w:type="paragraph" w:styleId="BodyTextIndent">
    <w:name w:val="Body Text Indent"/>
    <w:basedOn w:val="Normal"/>
    <w:link w:val="BodyTextIndentChar"/>
    <w:uiPriority w:val="99"/>
    <w:rsid w:val="00845FD8"/>
    <w:pPr>
      <w:autoSpaceDE/>
      <w:autoSpaceDN/>
      <w:ind w:left="720" w:hanging="720"/>
      <w:jc w:val="center"/>
    </w:pPr>
    <w:rPr>
      <w:b/>
      <w:bCs/>
      <w:i/>
      <w:iCs/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845FD8"/>
    <w:rPr>
      <w:rFonts w:cs="Times New Roman"/>
      <w:b/>
      <w:bCs/>
      <w:i/>
      <w:iCs/>
      <w:sz w:val="28"/>
      <w:szCs w:val="28"/>
    </w:rPr>
  </w:style>
  <w:style w:type="character" w:customStyle="1" w:styleId="ref-vol1">
    <w:name w:val="ref-vol1"/>
    <w:basedOn w:val="DefaultParagraphFont"/>
    <w:uiPriority w:val="99"/>
    <w:rsid w:val="00845FD8"/>
    <w:rPr>
      <w:rFonts w:cs="Times New Roman"/>
      <w:b/>
      <w:bCs/>
    </w:rPr>
  </w:style>
  <w:style w:type="character" w:customStyle="1" w:styleId="medium-bold2">
    <w:name w:val="medium-bold2"/>
    <w:basedOn w:val="DefaultParagraphFont"/>
    <w:uiPriority w:val="99"/>
    <w:rsid w:val="00845FD8"/>
    <w:rPr>
      <w:rFonts w:cs="Times New Roman"/>
      <w:b/>
      <w:bCs/>
      <w:sz w:val="19"/>
      <w:szCs w:val="19"/>
    </w:rPr>
  </w:style>
  <w:style w:type="character" w:customStyle="1" w:styleId="delivery-buttons2">
    <w:name w:val="delivery-buttons2"/>
    <w:basedOn w:val="DefaultParagraphFont"/>
    <w:uiPriority w:val="99"/>
    <w:rsid w:val="00845FD8"/>
    <w:rPr>
      <w:rFonts w:cs="Times New Roman"/>
      <w:b/>
      <w:bCs/>
      <w:sz w:val="19"/>
      <w:szCs w:val="19"/>
    </w:rPr>
  </w:style>
  <w:style w:type="character" w:customStyle="1" w:styleId="copyright-separator1">
    <w:name w:val="copyright-separator1"/>
    <w:basedOn w:val="DefaultParagraphFont"/>
    <w:uiPriority w:val="99"/>
    <w:rsid w:val="00845FD8"/>
    <w:rPr>
      <w:rFonts w:cs="Times New Roman"/>
      <w:sz w:val="18"/>
      <w:szCs w:val="18"/>
    </w:rPr>
  </w:style>
  <w:style w:type="character" w:customStyle="1" w:styleId="copyright-label1">
    <w:name w:val="copyright-label1"/>
    <w:basedOn w:val="DefaultParagraphFont"/>
    <w:uiPriority w:val="99"/>
    <w:rsid w:val="00845FD8"/>
    <w:rPr>
      <w:rFonts w:cs="Times New Roman"/>
      <w:sz w:val="18"/>
      <w:szCs w:val="18"/>
    </w:rPr>
  </w:style>
  <w:style w:type="character" w:customStyle="1" w:styleId="pmid2">
    <w:name w:val="pmid2"/>
    <w:basedOn w:val="DefaultParagraphFont"/>
    <w:uiPriority w:val="99"/>
    <w:rsid w:val="00845FD8"/>
    <w:rPr>
      <w:rFonts w:cs="Times New Roman"/>
      <w:vanish/>
    </w:rPr>
  </w:style>
  <w:style w:type="character" w:customStyle="1" w:styleId="pub1">
    <w:name w:val="pub1"/>
    <w:basedOn w:val="DefaultParagraphFont"/>
    <w:uiPriority w:val="99"/>
    <w:rsid w:val="00845FD8"/>
    <w:rPr>
      <w:rFonts w:cs="Times New Roman"/>
      <w:color w:val="auto"/>
    </w:rPr>
  </w:style>
  <w:style w:type="character" w:customStyle="1" w:styleId="ti2">
    <w:name w:val="ti2"/>
    <w:basedOn w:val="DefaultParagraphFont"/>
    <w:uiPriority w:val="99"/>
    <w:rsid w:val="00845FD8"/>
    <w:rPr>
      <w:rFonts w:cs="Times New Roman"/>
      <w:sz w:val="22"/>
      <w:szCs w:val="22"/>
    </w:rPr>
  </w:style>
  <w:style w:type="character" w:customStyle="1" w:styleId="linkbar">
    <w:name w:val="linkbar"/>
    <w:basedOn w:val="DefaultParagraphFont"/>
    <w:uiPriority w:val="99"/>
    <w:rsid w:val="00845FD8"/>
    <w:rPr>
      <w:rFonts w:cs="Times New Roman"/>
    </w:rPr>
  </w:style>
  <w:style w:type="paragraph" w:customStyle="1" w:styleId="affiliation2">
    <w:name w:val="affiliation2"/>
    <w:basedOn w:val="Normal"/>
    <w:uiPriority w:val="99"/>
    <w:rsid w:val="00845FD8"/>
    <w:pPr>
      <w:autoSpaceDE/>
      <w:autoSpaceDN/>
      <w:spacing w:before="240" w:after="120" w:line="288" w:lineRule="atLeast"/>
      <w:ind w:left="120"/>
    </w:pPr>
    <w:rPr>
      <w:color w:val="000000"/>
      <w:sz w:val="19"/>
      <w:szCs w:val="19"/>
    </w:rPr>
  </w:style>
  <w:style w:type="paragraph" w:customStyle="1" w:styleId="pmid3">
    <w:name w:val="pmid3"/>
    <w:basedOn w:val="Normal"/>
    <w:uiPriority w:val="99"/>
    <w:rsid w:val="00845FD8"/>
    <w:pPr>
      <w:autoSpaceDE/>
      <w:autoSpaceDN/>
      <w:spacing w:before="240" w:after="240" w:line="288" w:lineRule="atLeast"/>
      <w:ind w:left="120"/>
    </w:pPr>
    <w:rPr>
      <w:color w:val="000000"/>
      <w:sz w:val="22"/>
      <w:szCs w:val="22"/>
    </w:rPr>
  </w:style>
  <w:style w:type="character" w:styleId="FollowedHyperlink">
    <w:name w:val="FollowedHyperlink"/>
    <w:basedOn w:val="DefaultParagraphFont"/>
    <w:uiPriority w:val="99"/>
    <w:rsid w:val="00845FD8"/>
    <w:rPr>
      <w:rFonts w:cs="Times New Roman"/>
      <w:color w:val="800080"/>
      <w:u w:val="single"/>
    </w:rPr>
  </w:style>
  <w:style w:type="character" w:customStyle="1" w:styleId="ti">
    <w:name w:val="ti"/>
    <w:basedOn w:val="DefaultParagraphFont"/>
    <w:uiPriority w:val="99"/>
    <w:rsid w:val="00845FD8"/>
    <w:rPr>
      <w:rFonts w:cs="Times New Roman"/>
    </w:rPr>
  </w:style>
  <w:style w:type="character" w:customStyle="1" w:styleId="featuredlinkouts">
    <w:name w:val="featured_linkouts"/>
    <w:basedOn w:val="DefaultParagraphFont"/>
    <w:uiPriority w:val="99"/>
    <w:rsid w:val="00845FD8"/>
    <w:rPr>
      <w:rFonts w:cs="Times New Roman"/>
    </w:rPr>
  </w:style>
  <w:style w:type="paragraph" w:styleId="z-TopofForm">
    <w:name w:val="HTML Top of Form"/>
    <w:basedOn w:val="Normal"/>
    <w:next w:val="Normal"/>
    <w:link w:val="z-TopofFormChar"/>
    <w:hidden/>
    <w:uiPriority w:val="99"/>
    <w:rsid w:val="00845FD8"/>
    <w:pPr>
      <w:pBdr>
        <w:bottom w:val="single" w:sz="6" w:space="1" w:color="auto"/>
      </w:pBdr>
      <w:autoSpaceDE/>
      <w:autoSpaceDN/>
      <w:jc w:val="center"/>
    </w:pPr>
    <w:rPr>
      <w:rFonts w:ascii="Arial" w:hAnsi="Arial" w:cs="Arial"/>
      <w:vanish/>
      <w:color w:val="000000"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locked/>
    <w:rsid w:val="00845FD8"/>
    <w:rPr>
      <w:rFonts w:ascii="Arial" w:hAnsi="Arial" w:cs="Arial"/>
      <w:vanish/>
      <w:color w:val="000000"/>
      <w:sz w:val="16"/>
      <w:szCs w:val="16"/>
    </w:rPr>
  </w:style>
  <w:style w:type="paragraph" w:customStyle="1" w:styleId="affiliation">
    <w:name w:val="affiliation"/>
    <w:basedOn w:val="Normal"/>
    <w:uiPriority w:val="99"/>
    <w:rsid w:val="00845FD8"/>
    <w:pPr>
      <w:autoSpaceDE/>
      <w:autoSpaceDN/>
      <w:spacing w:before="100" w:beforeAutospacing="1" w:after="100" w:afterAutospacing="1"/>
    </w:pPr>
    <w:rPr>
      <w:color w:val="000000"/>
      <w:sz w:val="24"/>
    </w:rPr>
  </w:style>
  <w:style w:type="paragraph" w:customStyle="1" w:styleId="abstract">
    <w:name w:val="abstract"/>
    <w:basedOn w:val="Normal"/>
    <w:uiPriority w:val="99"/>
    <w:rsid w:val="00845FD8"/>
    <w:pPr>
      <w:autoSpaceDE/>
      <w:autoSpaceDN/>
      <w:spacing w:before="100" w:beforeAutospacing="1" w:after="100" w:afterAutospacing="1"/>
    </w:pPr>
    <w:rPr>
      <w:color w:val="000000"/>
      <w:sz w:val="24"/>
    </w:rPr>
  </w:style>
  <w:style w:type="paragraph" w:customStyle="1" w:styleId="pmid">
    <w:name w:val="pmid"/>
    <w:basedOn w:val="Normal"/>
    <w:uiPriority w:val="99"/>
    <w:rsid w:val="00845FD8"/>
    <w:pPr>
      <w:autoSpaceDE/>
      <w:autoSpaceDN/>
      <w:spacing w:before="100" w:beforeAutospacing="1" w:after="100" w:afterAutospacing="1"/>
    </w:pPr>
    <w:rPr>
      <w:color w:val="000000"/>
      <w:sz w:val="24"/>
    </w:rPr>
  </w:style>
  <w:style w:type="character" w:customStyle="1" w:styleId="pub">
    <w:name w:val="pub"/>
    <w:basedOn w:val="DefaultParagraphFont"/>
    <w:uiPriority w:val="99"/>
    <w:rsid w:val="00845FD8"/>
    <w:rPr>
      <w:rFonts w:cs="Times New Roman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rsid w:val="00845FD8"/>
    <w:pPr>
      <w:pBdr>
        <w:top w:val="single" w:sz="6" w:space="1" w:color="auto"/>
      </w:pBdr>
      <w:autoSpaceDE/>
      <w:autoSpaceDN/>
      <w:jc w:val="center"/>
    </w:pPr>
    <w:rPr>
      <w:rFonts w:ascii="Arial" w:hAnsi="Arial" w:cs="Arial"/>
      <w:vanish/>
      <w:color w:val="000000"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locked/>
    <w:rsid w:val="00845FD8"/>
    <w:rPr>
      <w:rFonts w:ascii="Arial" w:hAnsi="Arial" w:cs="Arial"/>
      <w:vanish/>
      <w:color w:val="000000"/>
      <w:sz w:val="16"/>
      <w:szCs w:val="16"/>
    </w:rPr>
  </w:style>
  <w:style w:type="character" w:customStyle="1" w:styleId="pseudotab2">
    <w:name w:val="pseudotab2"/>
    <w:basedOn w:val="DefaultParagraphFont"/>
    <w:uiPriority w:val="99"/>
    <w:rsid w:val="00845FD8"/>
    <w:rPr>
      <w:rFonts w:cs="Times New Roman"/>
    </w:rPr>
  </w:style>
  <w:style w:type="character" w:customStyle="1" w:styleId="issue">
    <w:name w:val="issue"/>
    <w:basedOn w:val="DefaultParagraphFont"/>
    <w:uiPriority w:val="99"/>
    <w:rsid w:val="00845FD8"/>
    <w:rPr>
      <w:rFonts w:cs="Times New Roman"/>
    </w:rPr>
  </w:style>
  <w:style w:type="character" w:customStyle="1" w:styleId="pages">
    <w:name w:val="pages"/>
    <w:basedOn w:val="DefaultParagraphFont"/>
    <w:uiPriority w:val="99"/>
    <w:rsid w:val="00845FD8"/>
    <w:rPr>
      <w:rFonts w:cs="Times New Roman"/>
    </w:rPr>
  </w:style>
  <w:style w:type="paragraph" w:styleId="ListParagraph">
    <w:name w:val="List Paragraph"/>
    <w:basedOn w:val="Normal"/>
    <w:uiPriority w:val="99"/>
    <w:qFormat/>
    <w:rsid w:val="00F96364"/>
    <w:pPr>
      <w:autoSpaceDE/>
      <w:autoSpaceDN/>
      <w:bidi/>
      <w:spacing w:after="200" w:line="276" w:lineRule="auto"/>
      <w:ind w:left="720"/>
    </w:pPr>
    <w:rPr>
      <w:rFonts w:ascii="Calibri" w:hAnsi="Calibri" w:cs="Arial"/>
      <w:sz w:val="22"/>
      <w:szCs w:val="22"/>
    </w:rPr>
  </w:style>
  <w:style w:type="paragraph" w:customStyle="1" w:styleId="1">
    <w:name w:val="سرد الفقرات1"/>
    <w:basedOn w:val="Normal"/>
    <w:uiPriority w:val="99"/>
    <w:rsid w:val="00F96364"/>
    <w:pPr>
      <w:autoSpaceDE/>
      <w:autoSpaceDN/>
      <w:bidi/>
      <w:spacing w:after="200" w:line="276" w:lineRule="auto"/>
      <w:ind w:left="720"/>
    </w:pPr>
    <w:rPr>
      <w:rFonts w:ascii="Calibri" w:hAnsi="Calibri" w:cs="Arial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rsid w:val="00667E9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67E91"/>
    <w:rPr>
      <w:rFonts w:ascii="Tahoma" w:hAnsi="Tahoma" w:cs="Tahoma"/>
      <w:sz w:val="16"/>
      <w:szCs w:val="16"/>
    </w:rPr>
  </w:style>
  <w:style w:type="character" w:customStyle="1" w:styleId="ref-journal">
    <w:name w:val="ref-journal"/>
    <w:basedOn w:val="DefaultParagraphFont"/>
    <w:uiPriority w:val="99"/>
    <w:rsid w:val="00C40031"/>
    <w:rPr>
      <w:rFonts w:cs="Times New Roman"/>
    </w:rPr>
  </w:style>
  <w:style w:type="character" w:customStyle="1" w:styleId="ref-vol">
    <w:name w:val="ref-vol"/>
    <w:basedOn w:val="DefaultParagraphFont"/>
    <w:uiPriority w:val="99"/>
    <w:rsid w:val="00C40031"/>
    <w:rPr>
      <w:rFonts w:cs="Times New Roman"/>
    </w:rPr>
  </w:style>
  <w:style w:type="character" w:customStyle="1" w:styleId="citation-abbreviation">
    <w:name w:val="citation-abbreviation"/>
    <w:basedOn w:val="DefaultParagraphFont"/>
    <w:uiPriority w:val="99"/>
    <w:rsid w:val="00C40031"/>
    <w:rPr>
      <w:rFonts w:cs="Times New Roman"/>
    </w:rPr>
  </w:style>
  <w:style w:type="character" w:customStyle="1" w:styleId="citation-publication-date">
    <w:name w:val="citation-publication-date"/>
    <w:basedOn w:val="DefaultParagraphFont"/>
    <w:uiPriority w:val="99"/>
    <w:rsid w:val="00C40031"/>
    <w:rPr>
      <w:rFonts w:cs="Times New Roman"/>
    </w:rPr>
  </w:style>
  <w:style w:type="character" w:customStyle="1" w:styleId="citation-volume">
    <w:name w:val="citation-volume"/>
    <w:basedOn w:val="DefaultParagraphFont"/>
    <w:uiPriority w:val="99"/>
    <w:rsid w:val="00C40031"/>
    <w:rPr>
      <w:rFonts w:cs="Times New Roman"/>
    </w:rPr>
  </w:style>
  <w:style w:type="character" w:customStyle="1" w:styleId="citation-issue">
    <w:name w:val="citation-issue"/>
    <w:basedOn w:val="DefaultParagraphFont"/>
    <w:uiPriority w:val="99"/>
    <w:rsid w:val="00C40031"/>
    <w:rPr>
      <w:rFonts w:cs="Times New Roman"/>
    </w:rPr>
  </w:style>
  <w:style w:type="character" w:customStyle="1" w:styleId="citation-flpages">
    <w:name w:val="citation-flpages"/>
    <w:basedOn w:val="DefaultParagraphFont"/>
    <w:uiPriority w:val="99"/>
    <w:rsid w:val="00C40031"/>
    <w:rPr>
      <w:rFonts w:cs="Times New Roman"/>
    </w:rPr>
  </w:style>
  <w:style w:type="character" w:customStyle="1" w:styleId="name">
    <w:name w:val="name"/>
    <w:basedOn w:val="DefaultParagraphFont"/>
    <w:uiPriority w:val="99"/>
    <w:rsid w:val="00C40031"/>
    <w:rPr>
      <w:rFonts w:cs="Times New Roman"/>
    </w:rPr>
  </w:style>
  <w:style w:type="character" w:customStyle="1" w:styleId="forenames">
    <w:name w:val="forenames"/>
    <w:basedOn w:val="DefaultParagraphFont"/>
    <w:uiPriority w:val="99"/>
    <w:rsid w:val="00C40031"/>
    <w:rPr>
      <w:rFonts w:cs="Times New Roman"/>
    </w:rPr>
  </w:style>
  <w:style w:type="character" w:customStyle="1" w:styleId="surname">
    <w:name w:val="surname"/>
    <w:basedOn w:val="DefaultParagraphFont"/>
    <w:uiPriority w:val="99"/>
    <w:rsid w:val="00C40031"/>
    <w:rPr>
      <w:rFonts w:cs="Times New Roman"/>
    </w:rPr>
  </w:style>
  <w:style w:type="character" w:customStyle="1" w:styleId="roles">
    <w:name w:val="roles"/>
    <w:basedOn w:val="DefaultParagraphFont"/>
    <w:uiPriority w:val="99"/>
    <w:rsid w:val="00C40031"/>
    <w:rPr>
      <w:rFonts w:cs="Times New Roman"/>
    </w:rPr>
  </w:style>
  <w:style w:type="character" w:customStyle="1" w:styleId="address">
    <w:name w:val="address"/>
    <w:basedOn w:val="DefaultParagraphFont"/>
    <w:uiPriority w:val="99"/>
    <w:rsid w:val="00C40031"/>
    <w:rPr>
      <w:rFonts w:cs="Times New Roman"/>
    </w:rPr>
  </w:style>
  <w:style w:type="character" w:customStyle="1" w:styleId="number3">
    <w:name w:val="number3"/>
    <w:basedOn w:val="DefaultParagraphFont"/>
    <w:uiPriority w:val="99"/>
    <w:rsid w:val="00C40031"/>
    <w:rPr>
      <w:rFonts w:cs="Times New Roman"/>
    </w:rPr>
  </w:style>
  <w:style w:type="character" w:customStyle="1" w:styleId="correspondence-label">
    <w:name w:val="correspondence-label"/>
    <w:basedOn w:val="DefaultParagraphFont"/>
    <w:uiPriority w:val="99"/>
    <w:rsid w:val="00C40031"/>
    <w:rPr>
      <w:rFonts w:cs="Times New Roman"/>
    </w:rPr>
  </w:style>
  <w:style w:type="paragraph" w:customStyle="1" w:styleId="para3">
    <w:name w:val="para3"/>
    <w:basedOn w:val="Normal"/>
    <w:uiPriority w:val="99"/>
    <w:rsid w:val="00C40031"/>
    <w:pPr>
      <w:autoSpaceDE/>
      <w:autoSpaceDN/>
      <w:spacing w:after="100" w:afterAutospacing="1"/>
    </w:pPr>
    <w:rPr>
      <w:color w:val="333333"/>
      <w:sz w:val="12"/>
      <w:szCs w:val="12"/>
    </w:rPr>
  </w:style>
  <w:style w:type="character" w:customStyle="1" w:styleId="i3">
    <w:name w:val="i3"/>
    <w:basedOn w:val="DefaultParagraphFont"/>
    <w:uiPriority w:val="99"/>
    <w:rsid w:val="00C40031"/>
    <w:rPr>
      <w:rFonts w:cs="Times New Roman"/>
      <w:i/>
      <w:iCs/>
    </w:rPr>
  </w:style>
  <w:style w:type="character" w:customStyle="1" w:styleId="ref-journal1">
    <w:name w:val="ref-journal1"/>
    <w:basedOn w:val="DefaultParagraphFont"/>
    <w:uiPriority w:val="99"/>
    <w:rsid w:val="00C40031"/>
    <w:rPr>
      <w:rFonts w:cs="Times New Roman"/>
      <w:i/>
      <w:iCs/>
    </w:rPr>
  </w:style>
  <w:style w:type="character" w:customStyle="1" w:styleId="teaser">
    <w:name w:val="teaser"/>
    <w:basedOn w:val="DefaultParagraphFont"/>
    <w:uiPriority w:val="99"/>
    <w:rsid w:val="00D758EB"/>
    <w:rPr>
      <w:rFonts w:cs="Times New Roman"/>
    </w:rPr>
  </w:style>
  <w:style w:type="character" w:customStyle="1" w:styleId="binomial">
    <w:name w:val="binomial"/>
    <w:basedOn w:val="DefaultParagraphFont"/>
    <w:uiPriority w:val="99"/>
    <w:rsid w:val="00D758EB"/>
    <w:rPr>
      <w:rFonts w:cs="Times New Roman"/>
    </w:rPr>
  </w:style>
  <w:style w:type="character" w:customStyle="1" w:styleId="text-citation">
    <w:name w:val="text-citation"/>
    <w:basedOn w:val="DefaultParagraphFont"/>
    <w:uiPriority w:val="99"/>
    <w:rsid w:val="00D758EB"/>
    <w:rPr>
      <w:rFonts w:cs="Times New Roman"/>
    </w:rPr>
  </w:style>
  <w:style w:type="character" w:customStyle="1" w:styleId="searchterm0">
    <w:name w:val="searchterm0"/>
    <w:basedOn w:val="DefaultParagraphFont"/>
    <w:uiPriority w:val="99"/>
    <w:rsid w:val="00EE7F9B"/>
    <w:rPr>
      <w:rFonts w:cs="Times New Roman"/>
    </w:rPr>
  </w:style>
  <w:style w:type="character" w:customStyle="1" w:styleId="searchterm1">
    <w:name w:val="searchterm1"/>
    <w:basedOn w:val="DefaultParagraphFont"/>
    <w:uiPriority w:val="99"/>
    <w:rsid w:val="00EE7F9B"/>
    <w:rPr>
      <w:rFonts w:cs="Times New Roman"/>
    </w:rPr>
  </w:style>
  <w:style w:type="character" w:customStyle="1" w:styleId="searchterm2">
    <w:name w:val="searchterm2"/>
    <w:basedOn w:val="DefaultParagraphFont"/>
    <w:uiPriority w:val="99"/>
    <w:rsid w:val="00EE7F9B"/>
    <w:rPr>
      <w:rFonts w:cs="Times New Roman"/>
    </w:rPr>
  </w:style>
  <w:style w:type="character" w:customStyle="1" w:styleId="searchterm3">
    <w:name w:val="searchterm3"/>
    <w:basedOn w:val="DefaultParagraphFont"/>
    <w:uiPriority w:val="99"/>
    <w:rsid w:val="00EE7F9B"/>
    <w:rPr>
      <w:rFonts w:cs="Times New Roman"/>
    </w:rPr>
  </w:style>
  <w:style w:type="character" w:customStyle="1" w:styleId="maintextbldleft">
    <w:name w:val="maintextbldleft"/>
    <w:basedOn w:val="DefaultParagraphFont"/>
    <w:uiPriority w:val="99"/>
    <w:rsid w:val="00EE7F9B"/>
    <w:rPr>
      <w:rFonts w:cs="Times New Roman"/>
    </w:rPr>
  </w:style>
  <w:style w:type="character" w:customStyle="1" w:styleId="maintextleft">
    <w:name w:val="maintextleft"/>
    <w:basedOn w:val="DefaultParagraphFont"/>
    <w:uiPriority w:val="99"/>
    <w:rsid w:val="00EE7F9B"/>
    <w:rPr>
      <w:rFonts w:cs="Times New Roman"/>
    </w:rPr>
  </w:style>
  <w:style w:type="character" w:customStyle="1" w:styleId="textbold">
    <w:name w:val="text_bold"/>
    <w:basedOn w:val="DefaultParagraphFont"/>
    <w:uiPriority w:val="99"/>
    <w:rsid w:val="00EE7F9B"/>
    <w:rPr>
      <w:rFonts w:cs="Times New Roman"/>
    </w:rPr>
  </w:style>
  <w:style w:type="character" w:customStyle="1" w:styleId="textitalic">
    <w:name w:val="text_italic"/>
    <w:basedOn w:val="DefaultParagraphFont"/>
    <w:uiPriority w:val="99"/>
    <w:rsid w:val="00EE7F9B"/>
    <w:rPr>
      <w:rFonts w:cs="Times New Roman"/>
    </w:rPr>
  </w:style>
  <w:style w:type="character" w:customStyle="1" w:styleId="searchresulthittext">
    <w:name w:val="search_result_hit_text"/>
    <w:basedOn w:val="DefaultParagraphFont"/>
    <w:uiPriority w:val="99"/>
    <w:rsid w:val="00EE7F9B"/>
    <w:rPr>
      <w:rFonts w:cs="Times New Roman"/>
    </w:rPr>
  </w:style>
  <w:style w:type="paragraph" w:styleId="NoSpacing">
    <w:name w:val="No Spacing"/>
    <w:link w:val="NoSpacingChar"/>
    <w:uiPriority w:val="99"/>
    <w:qFormat/>
    <w:rsid w:val="005056F3"/>
    <w:rPr>
      <w:rFonts w:ascii="Calibri" w:hAnsi="Calibri"/>
    </w:rPr>
  </w:style>
  <w:style w:type="character" w:customStyle="1" w:styleId="NoSpacingChar">
    <w:name w:val="No Spacing Char"/>
    <w:basedOn w:val="DefaultParagraphFont"/>
    <w:link w:val="NoSpacing"/>
    <w:uiPriority w:val="99"/>
    <w:locked/>
    <w:rsid w:val="005056F3"/>
    <w:rPr>
      <w:rFonts w:ascii="Calibri" w:hAnsi="Calibri" w:cs="Times New Roman"/>
      <w:sz w:val="22"/>
      <w:szCs w:val="22"/>
      <w:lang w:val="en-US" w:eastAsia="en-US" w:bidi="ar-SA"/>
    </w:rPr>
  </w:style>
  <w:style w:type="character" w:styleId="PlaceholderText">
    <w:name w:val="Placeholder Text"/>
    <w:basedOn w:val="DefaultParagraphFont"/>
    <w:uiPriority w:val="99"/>
    <w:semiHidden/>
    <w:rsid w:val="005056F3"/>
    <w:rPr>
      <w:rFonts w:cs="Times New Roman"/>
      <w:color w:val="808080"/>
    </w:rPr>
  </w:style>
  <w:style w:type="paragraph" w:styleId="Revision">
    <w:name w:val="Revision"/>
    <w:hidden/>
    <w:uiPriority w:val="99"/>
    <w:semiHidden/>
    <w:rsid w:val="005056F3"/>
    <w:rPr>
      <w:rFonts w:ascii="Calibri" w:hAnsi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3211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211176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1179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118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1183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1193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1195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211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211167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1169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117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118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1187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119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211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211182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1192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1194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1196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211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211172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1189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119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211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211168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1177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1178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1184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1185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1188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</TotalTime>
  <Pages>2</Pages>
  <Words>217</Words>
  <Characters>1240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CHEMICAL PEELING</dc:title>
  <dc:subject/>
  <dc:creator>***</dc:creator>
  <cp:keywords/>
  <dc:description/>
  <cp:lastModifiedBy>a</cp:lastModifiedBy>
  <cp:revision>3</cp:revision>
  <cp:lastPrinted>2009-03-30T14:48:00Z</cp:lastPrinted>
  <dcterms:created xsi:type="dcterms:W3CDTF">2010-09-23T04:33:00Z</dcterms:created>
  <dcterms:modified xsi:type="dcterms:W3CDTF">2010-09-23T06:51:00Z</dcterms:modified>
</cp:coreProperties>
</file>